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42" w:type="dxa"/>
        <w:tblLook w:val="04A0" w:firstRow="1" w:lastRow="0" w:firstColumn="1" w:lastColumn="0" w:noHBand="0" w:noVBand="1"/>
      </w:tblPr>
      <w:tblGrid>
        <w:gridCol w:w="2881"/>
        <w:gridCol w:w="2881"/>
        <w:gridCol w:w="3736"/>
      </w:tblGrid>
      <w:tr w:rsidR="00980401" w:rsidRPr="00EB52C7" w14:paraId="41438D5A" w14:textId="77777777" w:rsidTr="00F22E32">
        <w:trPr>
          <w:trHeight w:hRule="exact" w:val="1129"/>
        </w:trPr>
        <w:tc>
          <w:tcPr>
            <w:tcW w:w="2881" w:type="dxa"/>
            <w:shd w:val="clear" w:color="auto" w:fill="auto"/>
          </w:tcPr>
          <w:p w14:paraId="78E27216" w14:textId="580D94F3" w:rsidR="00980401" w:rsidRPr="00EB52C7" w:rsidRDefault="0029459E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C96759">
              <w:rPr>
                <w:rFonts w:ascii="Calibri" w:hAnsi="Calibri" w:cs="Calibri"/>
              </w:rPr>
              <w:t xml:space="preserve"> </w:t>
            </w:r>
            <w:r w:rsidR="00980401" w:rsidRPr="00EB52C7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698573D" wp14:editId="3D5797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3FADA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EB52C7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7FF5BCA7" w14:textId="3F58E765" w:rsidR="00980401" w:rsidRPr="00EB52C7" w:rsidRDefault="00927A09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noProof/>
              </w:rPr>
              <w:drawing>
                <wp:inline distT="0" distB="0" distL="0" distR="0" wp14:anchorId="50B1E43C" wp14:editId="538DA3C4">
                  <wp:extent cx="1045336" cy="643737"/>
                  <wp:effectExtent l="0" t="0" r="2540" b="4445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11533C78" w14:textId="7237BC04" w:rsidR="00980401" w:rsidRPr="00EB52C7" w:rsidRDefault="00980401" w:rsidP="005848BB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7B7D4C6D" w14:textId="77777777" w:rsidTr="00F22E32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579293A7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D376554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4137246D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980401" w:rsidRPr="00EB52C7" w14:paraId="5A837054" w14:textId="77777777" w:rsidTr="00F22E32">
        <w:tc>
          <w:tcPr>
            <w:tcW w:w="5762" w:type="dxa"/>
            <w:gridSpan w:val="2"/>
            <w:shd w:val="clear" w:color="auto" w:fill="auto"/>
          </w:tcPr>
          <w:p w14:paraId="10E9E1D8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789D2D6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7D6A64DC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6A8760AF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736" w:type="dxa"/>
            <w:shd w:val="clear" w:color="auto" w:fill="auto"/>
            <w:tcMar>
              <w:left w:w="0" w:type="dxa"/>
            </w:tcMar>
          </w:tcPr>
          <w:p w14:paraId="6695132E" w14:textId="67E6C608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27A09"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324EBE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EB52C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4403A2A5" w14:textId="77777777" w:rsidR="00980401" w:rsidRPr="00EB52C7" w:rsidRDefault="00980401" w:rsidP="004C1B3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EB52C7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F791EED" w14:textId="77777777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147D477A" w14:textId="5812F86A" w:rsidR="00980401" w:rsidRPr="00EB52C7" w:rsidRDefault="00980401" w:rsidP="00980401">
      <w:pPr>
        <w:jc w:val="both"/>
        <w:rPr>
          <w:rFonts w:asciiTheme="minorHAnsi" w:hAnsiTheme="minorHAnsi"/>
          <w:sz w:val="22"/>
          <w:szCs w:val="22"/>
        </w:rPr>
      </w:pPr>
    </w:p>
    <w:p w14:paraId="6AD0CDD3" w14:textId="77777777" w:rsidR="006406BD" w:rsidRPr="00EB52C7" w:rsidRDefault="006406BD" w:rsidP="00980401">
      <w:pPr>
        <w:jc w:val="both"/>
        <w:rPr>
          <w:rFonts w:asciiTheme="minorHAnsi" w:hAnsiTheme="minorHAnsi"/>
          <w:sz w:val="22"/>
          <w:szCs w:val="22"/>
        </w:rPr>
      </w:pPr>
    </w:p>
    <w:p w14:paraId="252BE166" w14:textId="77777777" w:rsidR="00980401" w:rsidRPr="00EB52C7" w:rsidRDefault="00980401" w:rsidP="00980401">
      <w:pPr>
        <w:framePr w:w="5500" w:wrap="around" w:vAnchor="page" w:hAnchor="page" w:x="1342" w:y="1085"/>
        <w:rPr>
          <w:rFonts w:asciiTheme="minorHAnsi" w:hAnsiTheme="minorHAnsi"/>
          <w:sz w:val="22"/>
          <w:szCs w:val="22"/>
        </w:rPr>
      </w:pPr>
      <w:bookmarkStart w:id="0" w:name="glava"/>
    </w:p>
    <w:bookmarkEnd w:id="0"/>
    <w:p w14:paraId="7D5B8AF8" w14:textId="7DA04546" w:rsidR="001273B1" w:rsidRPr="004A0C6C" w:rsidRDefault="00980401" w:rsidP="001273B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eastAsia="Calibri" w:hAnsi="Calibri" w:cs="Times New Roman"/>
          <w:sz w:val="22"/>
          <w:szCs w:val="22"/>
          <w:lang w:eastAsia="en-US"/>
        </w:rPr>
        <w:t xml:space="preserve">Številka: 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430-</w:t>
      </w:r>
      <w:r w:rsidR="009C6F0C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/202</w:t>
      </w:r>
      <w:r w:rsidR="009C6F0C">
        <w:rPr>
          <w:rFonts w:ascii="Calibri" w:eastAsia="Calibri" w:hAnsi="Calibri" w:cs="Times New Roman"/>
          <w:sz w:val="22"/>
          <w:szCs w:val="22"/>
          <w:lang w:eastAsia="en-US"/>
        </w:rPr>
        <w:t>6</w:t>
      </w:r>
      <w:r w:rsidR="001273B1" w:rsidRPr="004A0C6C">
        <w:rPr>
          <w:rFonts w:ascii="Calibri" w:eastAsia="Calibri" w:hAnsi="Calibri" w:cs="Times New Roman"/>
          <w:sz w:val="22"/>
          <w:szCs w:val="22"/>
          <w:lang w:eastAsia="en-US"/>
        </w:rPr>
        <w:t>-DI/</w:t>
      </w:r>
      <w:r w:rsidR="009E6463">
        <w:rPr>
          <w:rFonts w:ascii="Calibri" w:eastAsia="Calibri" w:hAnsi="Calibri" w:cs="Times New Roman"/>
          <w:sz w:val="22"/>
          <w:szCs w:val="22"/>
          <w:lang w:eastAsia="en-US"/>
        </w:rPr>
        <w:t>17</w:t>
      </w:r>
    </w:p>
    <w:p w14:paraId="29CF6567" w14:textId="1771D026" w:rsidR="0029459E" w:rsidRPr="001273B1" w:rsidRDefault="001273B1" w:rsidP="001273B1">
      <w:pPr>
        <w:tabs>
          <w:tab w:val="left" w:pos="5670"/>
        </w:tabs>
        <w:spacing w:line="240" w:lineRule="exact"/>
        <w:ind w:left="5670"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 xml:space="preserve">Datum: </w:t>
      </w:r>
      <w:proofErr w:type="gramStart"/>
      <w:r w:rsidR="009E6463">
        <w:rPr>
          <w:rFonts w:ascii="Calibri" w:eastAsia="Calibri" w:hAnsi="Calibri" w:cs="Times New Roman"/>
          <w:sz w:val="22"/>
          <w:szCs w:val="22"/>
          <w:lang w:eastAsia="en-US"/>
        </w:rPr>
        <w:t>16</w:t>
      </w: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 xml:space="preserve">. </w:t>
      </w:r>
      <w:r w:rsidR="009E6463">
        <w:rPr>
          <w:rFonts w:ascii="Calibri" w:eastAsia="Calibri" w:hAnsi="Calibri" w:cs="Times New Roman"/>
          <w:sz w:val="22"/>
          <w:szCs w:val="22"/>
          <w:lang w:eastAsia="en-US"/>
        </w:rPr>
        <w:t>1</w:t>
      </w:r>
      <w:r w:rsidRPr="004A0C6C">
        <w:rPr>
          <w:rFonts w:ascii="Calibri" w:eastAsia="Calibri" w:hAnsi="Calibri" w:cs="Times New Roman"/>
          <w:sz w:val="22"/>
          <w:szCs w:val="22"/>
          <w:lang w:eastAsia="en-US"/>
        </w:rPr>
        <w:t>. 20</w:t>
      </w:r>
      <w:r w:rsidR="009C6F0C">
        <w:rPr>
          <w:rFonts w:ascii="Calibri" w:eastAsia="Calibri" w:hAnsi="Calibri" w:cs="Times New Roman"/>
          <w:sz w:val="22"/>
          <w:szCs w:val="22"/>
          <w:lang w:eastAsia="en-US"/>
        </w:rPr>
        <w:t>26</w:t>
      </w:r>
      <w:proofErr w:type="gramEnd"/>
    </w:p>
    <w:p w14:paraId="1F9DD521" w14:textId="67751741" w:rsidR="00A65008" w:rsidRPr="00EB52C7" w:rsidRDefault="00A65008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1209FF58" w14:textId="77777777" w:rsidR="006406BD" w:rsidRDefault="006406BD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62FE0036" w14:textId="77777777" w:rsidR="001273B1" w:rsidRPr="00EB52C7" w:rsidRDefault="001273B1" w:rsidP="0029459E">
      <w:pPr>
        <w:autoSpaceDE w:val="0"/>
        <w:autoSpaceDN w:val="0"/>
        <w:adjustRightInd w:val="0"/>
        <w:rPr>
          <w:rFonts w:ascii="Calibri" w:hAnsi="Calibri" w:cs="Calibri"/>
        </w:rPr>
      </w:pPr>
    </w:p>
    <w:p w14:paraId="72DCD02E" w14:textId="77777777" w:rsidR="00100863" w:rsidRPr="00EB52C7" w:rsidRDefault="00100863" w:rsidP="003049FE">
      <w:pPr>
        <w:framePr w:w="1985" w:hSpace="181" w:wrap="notBeside" w:vAnchor="page" w:hAnchor="page" w:x="5254" w:y="16330"/>
        <w:rPr>
          <w:rFonts w:ascii="Calibri" w:hAnsi="Calibri" w:cs="Calibri"/>
        </w:rPr>
      </w:pPr>
      <w:bookmarkStart w:id="1" w:name="datoteka"/>
      <w:bookmarkStart w:id="2" w:name="noga"/>
      <w:bookmarkEnd w:id="1"/>
    </w:p>
    <w:bookmarkEnd w:id="2"/>
    <w:p w14:paraId="0D887B6E" w14:textId="4760B07F" w:rsidR="00090431" w:rsidRPr="00EB52C7" w:rsidRDefault="00090431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B52C7">
        <w:rPr>
          <w:rFonts w:ascii="Calibri" w:hAnsi="Calibri" w:cs="Calibri"/>
          <w:b/>
          <w:color w:val="00B050"/>
          <w:sz w:val="28"/>
          <w:szCs w:val="28"/>
        </w:rPr>
        <w:t xml:space="preserve">POVABILO K </w:t>
      </w:r>
      <w:r w:rsidR="007C5C87" w:rsidRPr="00EB52C7">
        <w:rPr>
          <w:rFonts w:ascii="Calibri" w:hAnsi="Calibri" w:cs="Calibri"/>
          <w:b/>
          <w:color w:val="00B050"/>
          <w:sz w:val="28"/>
          <w:szCs w:val="28"/>
        </w:rPr>
        <w:t>SODELOVANJU</w:t>
      </w:r>
      <w:r w:rsidR="009766AF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</w:p>
    <w:p w14:paraId="57AC7763" w14:textId="0479F6E6" w:rsidR="00090431" w:rsidRDefault="007C5C87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b/>
          <w:color w:val="00B050"/>
          <w:sz w:val="28"/>
          <w:szCs w:val="28"/>
        </w:rPr>
      </w:pPr>
      <w:r w:rsidRPr="00EB52C7">
        <w:rPr>
          <w:rFonts w:ascii="Calibri" w:hAnsi="Calibri" w:cs="Calibri"/>
          <w:b/>
          <w:color w:val="00B050"/>
          <w:sz w:val="28"/>
          <w:szCs w:val="28"/>
        </w:rPr>
        <w:t>v postopku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4F49A4" w:rsidRPr="00EB52C7">
        <w:rPr>
          <w:rFonts w:ascii="Calibri" w:hAnsi="Calibri" w:cs="Calibri"/>
          <w:b/>
          <w:color w:val="00B050"/>
          <w:sz w:val="28"/>
          <w:szCs w:val="28"/>
        </w:rPr>
        <w:t xml:space="preserve">javnega 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>naroč</w:t>
      </w:r>
      <w:r w:rsidR="00426169" w:rsidRPr="00EB52C7">
        <w:rPr>
          <w:rFonts w:ascii="Calibri" w:hAnsi="Calibri" w:cs="Calibri"/>
          <w:b/>
          <w:color w:val="00B050"/>
          <w:sz w:val="28"/>
          <w:szCs w:val="28"/>
        </w:rPr>
        <w:t>ila</w:t>
      </w:r>
      <w:r w:rsidR="00090431" w:rsidRPr="00EB52C7">
        <w:rPr>
          <w:rFonts w:ascii="Calibri" w:hAnsi="Calibri" w:cs="Calibri"/>
          <w:b/>
          <w:color w:val="00B050"/>
          <w:sz w:val="28"/>
          <w:szCs w:val="28"/>
        </w:rPr>
        <w:t xml:space="preserve"> </w:t>
      </w:r>
      <w:r w:rsidR="009F6AD1">
        <w:rPr>
          <w:rFonts w:ascii="Calibri" w:hAnsi="Calibri" w:cs="Calibri"/>
          <w:b/>
          <w:color w:val="00B050"/>
          <w:sz w:val="28"/>
          <w:szCs w:val="28"/>
        </w:rPr>
        <w:t>z oznako</w:t>
      </w:r>
    </w:p>
    <w:p w14:paraId="12EA60FA" w14:textId="67595DA8" w:rsidR="009F6AD1" w:rsidRPr="00EB52C7" w:rsidRDefault="009C6F0C" w:rsidP="00F22E32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0" w:color="auto"/>
        </w:pBdr>
        <w:jc w:val="center"/>
        <w:rPr>
          <w:rFonts w:ascii="Calibri" w:hAnsi="Calibri" w:cs="Calibri"/>
          <w:sz w:val="22"/>
          <w:szCs w:val="22"/>
        </w:rPr>
      </w:pPr>
      <w:r w:rsidRPr="009C6F0C">
        <w:rPr>
          <w:rFonts w:ascii="Calibri" w:hAnsi="Calibri" w:cs="Calibri"/>
          <w:b/>
          <w:color w:val="00B050"/>
          <w:sz w:val="28"/>
          <w:szCs w:val="28"/>
        </w:rPr>
        <w:t>SKU-ZDR-44-001/26-</w:t>
      </w:r>
      <w:r w:rsidR="009F6AD1" w:rsidRPr="001273B1">
        <w:rPr>
          <w:rFonts w:ascii="Calibri" w:hAnsi="Calibri" w:cs="Calibri"/>
          <w:b/>
          <w:color w:val="00B050"/>
          <w:sz w:val="28"/>
          <w:szCs w:val="28"/>
        </w:rPr>
        <w:t>S</w:t>
      </w:r>
    </w:p>
    <w:p w14:paraId="588C2398" w14:textId="539EE322" w:rsidR="000517BB" w:rsidRPr="00EB52C7" w:rsidRDefault="000517BB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117C7FF9" w14:textId="72AB7ABD" w:rsidR="00F22E32" w:rsidRPr="00EB52C7" w:rsidRDefault="00F22E32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37909EDE" w14:textId="77777777" w:rsidR="006406BD" w:rsidRPr="00EB52C7" w:rsidRDefault="006406BD" w:rsidP="00A00C46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  <w:u w:val="single"/>
        </w:rPr>
      </w:pPr>
    </w:p>
    <w:p w14:paraId="740FA8EB" w14:textId="291035E0" w:rsidR="00A65008" w:rsidRPr="00EB52C7" w:rsidRDefault="00090431" w:rsidP="00A00C46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NAROČNIK:</w:t>
      </w:r>
      <w:r w:rsidRPr="00EB52C7">
        <w:rPr>
          <w:rFonts w:ascii="Calibri" w:hAnsi="Calibri" w:cs="Calibri"/>
          <w:sz w:val="22"/>
          <w:szCs w:val="22"/>
        </w:rPr>
        <w:tab/>
        <w:t>Zavod za zdravstveno zavarovanje Slovenije</w:t>
      </w:r>
    </w:p>
    <w:p w14:paraId="3798A18B" w14:textId="77777777" w:rsidR="00A65008" w:rsidRPr="00EB52C7" w:rsidRDefault="00090431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Miklošičeva</w:t>
      </w:r>
      <w:r w:rsidR="00614B99" w:rsidRPr="00EB52C7">
        <w:rPr>
          <w:rFonts w:ascii="Calibri" w:hAnsi="Calibri" w:cs="Calibri"/>
          <w:sz w:val="22"/>
          <w:szCs w:val="22"/>
        </w:rPr>
        <w:t xml:space="preserve"> cesta</w:t>
      </w:r>
      <w:r w:rsidRPr="00EB52C7">
        <w:rPr>
          <w:rFonts w:ascii="Calibri" w:hAnsi="Calibri" w:cs="Calibri"/>
          <w:sz w:val="22"/>
          <w:szCs w:val="22"/>
        </w:rPr>
        <w:t xml:space="preserve"> 24</w:t>
      </w:r>
    </w:p>
    <w:p w14:paraId="7B22AE47" w14:textId="77777777" w:rsidR="00A65008" w:rsidRPr="00EB52C7" w:rsidRDefault="00614B99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1000</w:t>
      </w:r>
      <w:r w:rsidR="00090431" w:rsidRPr="00EB52C7">
        <w:rPr>
          <w:rFonts w:ascii="Calibri" w:hAnsi="Calibri" w:cs="Calibri"/>
          <w:sz w:val="22"/>
          <w:szCs w:val="22"/>
        </w:rPr>
        <w:t xml:space="preserve"> Ljubljana</w:t>
      </w:r>
      <w:r w:rsidR="00A00C46" w:rsidRPr="00EB52C7">
        <w:rPr>
          <w:rFonts w:ascii="Calibri" w:hAnsi="Calibri" w:cs="Calibri"/>
          <w:sz w:val="22"/>
          <w:szCs w:val="22"/>
        </w:rPr>
        <w:t xml:space="preserve"> </w:t>
      </w:r>
    </w:p>
    <w:p w14:paraId="2497F28A" w14:textId="7C379381" w:rsidR="000B6BEB" w:rsidRPr="00EB52C7" w:rsidRDefault="000B6BEB" w:rsidP="00A65008">
      <w:pPr>
        <w:ind w:left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(v nadaljevanju</w:t>
      </w:r>
      <w:r w:rsidR="000517BB" w:rsidRPr="00EB52C7">
        <w:rPr>
          <w:rFonts w:ascii="Calibri" w:hAnsi="Calibri" w:cs="Calibri"/>
          <w:sz w:val="22"/>
          <w:szCs w:val="22"/>
        </w:rPr>
        <w:t xml:space="preserve"> tudi kot:</w:t>
      </w:r>
      <w:r w:rsidRPr="00EB52C7">
        <w:rPr>
          <w:rFonts w:ascii="Calibri" w:hAnsi="Calibri" w:cs="Calibri"/>
          <w:sz w:val="22"/>
          <w:szCs w:val="22"/>
        </w:rPr>
        <w:t xml:space="preserve"> </w:t>
      </w:r>
      <w:r w:rsidR="000517BB" w:rsidRPr="00EB52C7">
        <w:rPr>
          <w:rFonts w:ascii="Calibri" w:hAnsi="Calibri" w:cs="Calibri"/>
          <w:sz w:val="22"/>
          <w:szCs w:val="22"/>
        </w:rPr>
        <w:t>»</w:t>
      </w:r>
      <w:r w:rsidRPr="00EB52C7">
        <w:rPr>
          <w:rFonts w:ascii="Calibri" w:hAnsi="Calibri" w:cs="Calibri"/>
          <w:sz w:val="22"/>
          <w:szCs w:val="22"/>
        </w:rPr>
        <w:t>ZZZS</w:t>
      </w:r>
      <w:r w:rsidR="000517BB" w:rsidRPr="00EB52C7">
        <w:rPr>
          <w:rFonts w:ascii="Calibri" w:hAnsi="Calibri" w:cs="Calibri"/>
          <w:sz w:val="22"/>
          <w:szCs w:val="22"/>
        </w:rPr>
        <w:t>«</w:t>
      </w:r>
      <w:r w:rsidRPr="00EB52C7">
        <w:rPr>
          <w:rFonts w:ascii="Calibri" w:hAnsi="Calibri" w:cs="Calibri"/>
          <w:sz w:val="22"/>
          <w:szCs w:val="22"/>
        </w:rPr>
        <w:t>)</w:t>
      </w:r>
    </w:p>
    <w:p w14:paraId="5F687BB0" w14:textId="133E6F10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5D37816B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016A6E40" w14:textId="2D9969CC" w:rsidR="00090431" w:rsidRPr="00EB52C7" w:rsidRDefault="00090431" w:rsidP="00A00B73">
      <w:pPr>
        <w:ind w:left="3600" w:hanging="360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VRSTA POSTOPKA:</w:t>
      </w:r>
      <w:r w:rsidRPr="00EB52C7">
        <w:rPr>
          <w:rFonts w:ascii="Calibri" w:hAnsi="Calibri" w:cs="Calibri"/>
          <w:color w:val="00B050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P</w:t>
      </w:r>
      <w:r w:rsidR="005A01E2" w:rsidRPr="00EB52C7">
        <w:rPr>
          <w:rFonts w:ascii="Calibri" w:hAnsi="Calibri" w:cs="Calibri"/>
          <w:sz w:val="22"/>
          <w:szCs w:val="22"/>
        </w:rPr>
        <w:t>ostopek</w:t>
      </w:r>
      <w:r w:rsidR="00A00B73" w:rsidRPr="00EB52C7">
        <w:rPr>
          <w:rFonts w:ascii="Calibri" w:hAnsi="Calibri" w:cs="Calibri"/>
          <w:sz w:val="22"/>
          <w:szCs w:val="22"/>
        </w:rPr>
        <w:t xml:space="preserve"> za oddajo socialnih in drugih posebnih storitev po 4. poglavju ZJN-3  </w:t>
      </w:r>
    </w:p>
    <w:p w14:paraId="1E9AAABB" w14:textId="356CC016" w:rsidR="00CE17E2" w:rsidRPr="00EB52C7" w:rsidRDefault="00CE17E2" w:rsidP="00090431">
      <w:pPr>
        <w:jc w:val="both"/>
        <w:rPr>
          <w:rFonts w:ascii="Calibri" w:hAnsi="Calibri" w:cs="Calibri"/>
          <w:sz w:val="22"/>
          <w:szCs w:val="22"/>
        </w:rPr>
      </w:pPr>
    </w:p>
    <w:p w14:paraId="2811DA25" w14:textId="77777777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5A936C2A" w14:textId="6654DFFA" w:rsidR="00090431" w:rsidRPr="00EB52C7" w:rsidRDefault="004F49A4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PRAVNA </w:t>
      </w:r>
      <w:r w:rsidR="00090431"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PODLAGA:</w:t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910E61" w:rsidRPr="00EB52C7">
        <w:rPr>
          <w:rFonts w:ascii="Calibri" w:hAnsi="Calibri" w:cs="Calibri"/>
          <w:sz w:val="22"/>
          <w:szCs w:val="22"/>
        </w:rPr>
        <w:tab/>
      </w:r>
      <w:r w:rsidR="00C96759" w:rsidRPr="00EB52C7">
        <w:rPr>
          <w:rFonts w:ascii="Calibri" w:hAnsi="Calibri" w:cs="Calibri"/>
          <w:sz w:val="22"/>
          <w:szCs w:val="22"/>
        </w:rPr>
        <w:tab/>
      </w:r>
      <w:r w:rsidR="00A00B73" w:rsidRPr="00EB52C7">
        <w:rPr>
          <w:rFonts w:ascii="Calibri" w:hAnsi="Calibri" w:cs="Calibri"/>
          <w:sz w:val="22"/>
          <w:szCs w:val="22"/>
        </w:rPr>
        <w:t>97</w:t>
      </w:r>
      <w:r w:rsidRPr="00EB52C7">
        <w:rPr>
          <w:rFonts w:ascii="Calibri" w:hAnsi="Calibri" w:cs="Calibri"/>
          <w:sz w:val="22"/>
          <w:szCs w:val="22"/>
        </w:rPr>
        <w:t>.</w:t>
      </w:r>
      <w:r w:rsidR="00A00B73" w:rsidRPr="00EB52C7">
        <w:rPr>
          <w:rFonts w:ascii="Calibri" w:hAnsi="Calibri" w:cs="Calibri"/>
          <w:sz w:val="22"/>
          <w:szCs w:val="22"/>
        </w:rPr>
        <w:t xml:space="preserve"> in 98.</w:t>
      </w:r>
      <w:r w:rsidRPr="00EB52C7">
        <w:rPr>
          <w:rFonts w:ascii="Calibri" w:hAnsi="Calibri" w:cs="Calibri"/>
          <w:sz w:val="22"/>
          <w:szCs w:val="22"/>
        </w:rPr>
        <w:t xml:space="preserve"> člen ZJN-3</w:t>
      </w:r>
    </w:p>
    <w:p w14:paraId="7292BB2A" w14:textId="77777777" w:rsidR="000517BB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ab/>
      </w:r>
    </w:p>
    <w:p w14:paraId="4A17523E" w14:textId="4FEA823A" w:rsidR="00090431" w:rsidRPr="00EB52C7" w:rsidRDefault="00090431" w:rsidP="00090431">
      <w:pPr>
        <w:jc w:val="both"/>
        <w:rPr>
          <w:rFonts w:ascii="Calibri" w:hAnsi="Calibri" w:cs="Calibri"/>
          <w:b/>
          <w:i/>
          <w:color w:val="0000FF"/>
          <w:sz w:val="22"/>
          <w:szCs w:val="22"/>
          <w:u w:val="single"/>
        </w:rPr>
      </w:pP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</w:p>
    <w:p w14:paraId="7BBAFAF2" w14:textId="66C82487" w:rsidR="00090431" w:rsidRPr="00EB52C7" w:rsidRDefault="00090431" w:rsidP="00090431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 xml:space="preserve">OZNAKA </w:t>
      </w:r>
      <w:r w:rsidR="006D27A4"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JN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:</w:t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Pr="00EB52C7">
        <w:rPr>
          <w:rFonts w:ascii="Calibri" w:hAnsi="Calibri" w:cs="Calibri"/>
          <w:sz w:val="22"/>
          <w:szCs w:val="22"/>
        </w:rPr>
        <w:tab/>
      </w:r>
      <w:r w:rsidR="004F49A4" w:rsidRPr="00EB52C7">
        <w:rPr>
          <w:rFonts w:ascii="Calibri" w:hAnsi="Calibri" w:cs="Calibri"/>
          <w:sz w:val="22"/>
          <w:szCs w:val="22"/>
        </w:rPr>
        <w:tab/>
      </w:r>
      <w:r w:rsidR="009C6F0C" w:rsidRPr="009C6F0C">
        <w:rPr>
          <w:rFonts w:ascii="Calibri" w:hAnsi="Calibri" w:cs="Calibri"/>
          <w:bCs/>
          <w:sz w:val="22"/>
          <w:szCs w:val="22"/>
        </w:rPr>
        <w:t>SKU-ZDR-44-001/26-</w:t>
      </w:r>
      <w:r w:rsidR="009C6F0C">
        <w:rPr>
          <w:rFonts w:ascii="Calibri" w:hAnsi="Calibri" w:cs="Calibri"/>
          <w:bCs/>
          <w:sz w:val="22"/>
          <w:szCs w:val="22"/>
        </w:rPr>
        <w:t>S</w:t>
      </w:r>
    </w:p>
    <w:p w14:paraId="47CDED39" w14:textId="435388F4" w:rsidR="00090431" w:rsidRPr="00EB52C7" w:rsidRDefault="00090431" w:rsidP="00090431">
      <w:pPr>
        <w:jc w:val="both"/>
        <w:rPr>
          <w:rFonts w:ascii="Calibri" w:hAnsi="Calibri" w:cs="Calibri"/>
          <w:sz w:val="22"/>
          <w:szCs w:val="22"/>
        </w:rPr>
      </w:pPr>
    </w:p>
    <w:p w14:paraId="76B9DB2B" w14:textId="5319FB5A" w:rsidR="000517BB" w:rsidRPr="00EB52C7" w:rsidRDefault="000517BB" w:rsidP="00090431">
      <w:pPr>
        <w:jc w:val="both"/>
        <w:rPr>
          <w:rFonts w:ascii="Calibri" w:hAnsi="Calibri" w:cs="Calibri"/>
          <w:sz w:val="22"/>
          <w:szCs w:val="22"/>
        </w:rPr>
      </w:pPr>
    </w:p>
    <w:p w14:paraId="618B25D6" w14:textId="74FE10F2" w:rsidR="00E641E8" w:rsidRPr="00EB52C7" w:rsidRDefault="000517BB" w:rsidP="006F3589">
      <w:pPr>
        <w:ind w:left="3600" w:hanging="3600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EB52C7">
        <w:rPr>
          <w:rFonts w:ascii="Calibri" w:hAnsi="Calibri" w:cs="Calibri"/>
          <w:b/>
          <w:i/>
          <w:color w:val="00B050"/>
          <w:sz w:val="22"/>
          <w:szCs w:val="22"/>
          <w:u w:val="single"/>
        </w:rPr>
        <w:t>Z NAZIVOM:</w:t>
      </w:r>
      <w:r w:rsidRPr="00EB52C7">
        <w:rPr>
          <w:rFonts w:ascii="Calibri" w:hAnsi="Calibri" w:cs="Calibri"/>
          <w:b/>
          <w:i/>
          <w:color w:val="00B050"/>
          <w:sz w:val="22"/>
          <w:szCs w:val="22"/>
        </w:rPr>
        <w:tab/>
      </w:r>
      <w:r w:rsidR="009C6F0C" w:rsidRPr="009C6F0C">
        <w:rPr>
          <w:rFonts w:ascii="Calibri" w:hAnsi="Calibri" w:cs="Calibri"/>
          <w:b/>
          <w:iCs/>
          <w:sz w:val="22"/>
          <w:szCs w:val="22"/>
        </w:rPr>
        <w:t>Storitve izvajanja nalog imenovanih zdravnikov, zdravnikov članov zdravstvene komisije in zdravnikov izvedencev</w:t>
      </w:r>
    </w:p>
    <w:p w14:paraId="6CA5E356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6B368563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E6C545F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27DDDE9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63F8335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156A96C8" w14:textId="77777777" w:rsidR="006F3589" w:rsidRPr="00EB52C7" w:rsidRDefault="006F3589" w:rsidP="006F3589">
      <w:pPr>
        <w:ind w:left="3600" w:hanging="360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32845DB" w14:textId="77777777" w:rsidR="00E641E8" w:rsidRDefault="00E641E8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05680967" w14:textId="77777777" w:rsidR="009F6AD1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31E914" w14:textId="77777777" w:rsidR="009F6AD1" w:rsidRPr="00EB52C7" w:rsidRDefault="009F6AD1" w:rsidP="000517BB">
      <w:pPr>
        <w:ind w:left="3600" w:hanging="3600"/>
        <w:jc w:val="both"/>
        <w:rPr>
          <w:rFonts w:ascii="Calibri" w:hAnsi="Calibri" w:cs="Calibri"/>
          <w:b/>
          <w:i/>
          <w:color w:val="00B050"/>
          <w:sz w:val="22"/>
          <w:szCs w:val="22"/>
        </w:rPr>
      </w:pPr>
    </w:p>
    <w:p w14:paraId="6629C430" w14:textId="27F3DE39" w:rsidR="00CE17E2" w:rsidRPr="00EB52C7" w:rsidRDefault="009E2167" w:rsidP="006406BD">
      <w:pPr>
        <w:spacing w:after="120"/>
        <w:jc w:val="both"/>
        <w:rPr>
          <w:rFonts w:asciiTheme="minorHAnsi" w:hAnsiTheme="minorHAnsi"/>
          <w:b/>
          <w:color w:val="000000" w:themeColor="text1"/>
          <w:sz w:val="22"/>
          <w:szCs w:val="22"/>
        </w:rPr>
      </w:pPr>
      <w:bookmarkStart w:id="3" w:name="_Toc378333584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Naročnik vabi vse </w:t>
      </w:r>
      <w:proofErr w:type="gramStart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z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interesirane</w:t>
      </w:r>
      <w:proofErr w:type="gramEnd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in usposoblj</w:t>
      </w:r>
      <w:r w:rsidR="00027A00">
        <w:rPr>
          <w:rFonts w:asciiTheme="minorHAnsi" w:hAnsiTheme="minorHAnsi"/>
          <w:b/>
          <w:color w:val="000000" w:themeColor="text1"/>
          <w:sz w:val="22"/>
          <w:szCs w:val="22"/>
        </w:rPr>
        <w:t>e</w:t>
      </w:r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ne ponudnike, da </w:t>
      </w:r>
      <w:proofErr w:type="spellStart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>sodeljujejo</w:t>
      </w:r>
      <w:proofErr w:type="spellEnd"/>
      <w:r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v postopku in </w:t>
      </w:r>
      <w:r w:rsidR="00816676" w:rsidRPr="00EB52C7">
        <w:rPr>
          <w:rFonts w:asciiTheme="minorHAnsi" w:hAnsiTheme="minorHAnsi"/>
          <w:b/>
          <w:color w:val="000000" w:themeColor="text1"/>
          <w:sz w:val="22"/>
          <w:szCs w:val="22"/>
        </w:rPr>
        <w:t>po e-pošti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oddajo svojo pisno ponudbo</w:t>
      </w:r>
      <w:r w:rsidR="009E29B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(prijavo)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za 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sodelovanje pri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izvedb</w:t>
      </w:r>
      <w:r w:rsidR="00A00C46" w:rsidRPr="00EB52C7">
        <w:rPr>
          <w:rFonts w:asciiTheme="minorHAnsi" w:hAnsiTheme="minorHAnsi"/>
          <w:b/>
          <w:color w:val="000000" w:themeColor="text1"/>
          <w:sz w:val="22"/>
          <w:szCs w:val="22"/>
        </w:rPr>
        <w:t>i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tega </w:t>
      </w:r>
      <w:r w:rsidR="006C599D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javnega 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>naročila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skladno z navodili </w:t>
      </w:r>
      <w:r w:rsidR="006406BD" w:rsidRPr="00EB52C7">
        <w:rPr>
          <w:rFonts w:asciiTheme="minorHAnsi" w:hAnsiTheme="minorHAnsi"/>
          <w:b/>
          <w:color w:val="000000" w:themeColor="text1"/>
          <w:sz w:val="22"/>
          <w:szCs w:val="22"/>
        </w:rPr>
        <w:t>iz predmetnega povabila k sodelovanju</w:t>
      </w:r>
      <w:r w:rsidR="00502203" w:rsidRPr="00EB52C7">
        <w:rPr>
          <w:rFonts w:asciiTheme="minorHAnsi" w:hAnsiTheme="minorHAnsi"/>
          <w:b/>
          <w:color w:val="000000" w:themeColor="text1"/>
          <w:sz w:val="22"/>
          <w:szCs w:val="22"/>
        </w:rPr>
        <w:t>.</w:t>
      </w:r>
      <w:r w:rsidR="0098040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110DF8A9" w14:textId="31D7F90F" w:rsidR="00B12253" w:rsidRPr="00EB52C7" w:rsidRDefault="00B12253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lastRenderedPageBreak/>
        <w:t>I. PREDMET</w:t>
      </w:r>
      <w:r w:rsidR="00090431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  <w:bookmarkEnd w:id="3"/>
      <w:r w:rsidR="00EE20F2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JAVNEGA </w:t>
      </w:r>
      <w:r w:rsidR="00C078E1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>N</w:t>
      </w:r>
      <w:r w:rsidR="00EE20F2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>AROČILA</w:t>
      </w:r>
      <w:r w:rsidR="001971A6" w:rsidRPr="00EB52C7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</w:t>
      </w:r>
    </w:p>
    <w:p w14:paraId="19569854" w14:textId="77777777" w:rsidR="00C601E2" w:rsidRPr="00EB52C7" w:rsidRDefault="00C601E2" w:rsidP="00C601E2">
      <w:pPr>
        <w:framePr w:w="1985" w:hSpace="181" w:wrap="notBeside" w:vAnchor="page" w:hAnchor="page" w:x="3765" w:y="16426"/>
        <w:rPr>
          <w:rFonts w:asciiTheme="minorHAnsi" w:hAnsiTheme="minorHAnsi"/>
          <w:sz w:val="22"/>
          <w:szCs w:val="22"/>
        </w:rPr>
      </w:pPr>
      <w:bookmarkStart w:id="4" w:name="_Hlk124240304"/>
    </w:p>
    <w:p w14:paraId="7BFE8C09" w14:textId="77777777" w:rsidR="009C6F0C" w:rsidRPr="00A104C2" w:rsidRDefault="009C6F0C" w:rsidP="009C6F0C">
      <w:pPr>
        <w:widowControl w:val="0"/>
        <w:suppressAutoHyphens/>
        <w:spacing w:after="120"/>
        <w:jc w:val="both"/>
        <w:rPr>
          <w:rFonts w:ascii="Calibri" w:eastAsia="Calibri" w:hAnsi="Calibri" w:cs="Calibri"/>
          <w:kern w:val="1"/>
          <w:sz w:val="22"/>
          <w:szCs w:val="22"/>
          <w:lang w:eastAsia="ar-SA"/>
        </w:rPr>
      </w:pPr>
      <w:bookmarkStart w:id="5" w:name="_Hlk21502706"/>
      <w:bookmarkEnd w:id="4"/>
      <w:r w:rsidRPr="00A104C2">
        <w:rPr>
          <w:rFonts w:ascii="Calibri" w:hAnsi="Calibri" w:cs="Calibri"/>
          <w:bCs/>
          <w:sz w:val="22"/>
          <w:szCs w:val="22"/>
        </w:rPr>
        <w:t xml:space="preserve">Predmet javnega naročila so upravne in svetovalne storitve zdravnikov za potrebe ZZZS </w:t>
      </w:r>
      <w:r w:rsidRPr="00A104C2">
        <w:rPr>
          <w:rFonts w:asciiTheme="minorHAnsi" w:hAnsiTheme="minorHAnsi" w:cstheme="minorHAnsi"/>
          <w:sz w:val="22"/>
          <w:szCs w:val="22"/>
        </w:rPr>
        <w:t>za obdobje od sklenitve pogodb do 31. 12. 2028</w:t>
      </w:r>
      <w:r w:rsidRPr="00A104C2">
        <w:rPr>
          <w:rFonts w:ascii="Calibri" w:hAnsi="Calibri" w:cs="Calibri"/>
          <w:bCs/>
          <w:sz w:val="22"/>
          <w:szCs w:val="22"/>
        </w:rPr>
        <w:t>, in sicer natančneje storitve izvajanja nalog imenovanega zdravnika iz 81. člena Zakona o zdravstvenem varstvu in zdravstvenem zavarovanju (Uradni list RS, št. 72/06 z vsemi nadaljnjimi spremembami, v nadaljevanju tudi kot: »ZZVZZ«), izvajanja nalog zdravnika - člana zdravstvene komisije iz 82. člena ZZVZZ, izvajanje nalog zdravnika izvedenca iz 258. člena Pravila obveznega zdravstvenega zavarovanja (Uradni list RS, št. 79/94 z vsemi nadaljnjimi spremembami, v nadaljevanju tudi kot: »Pravila OZZ«), ki poda izvedensko mnenje na zahtevo uradne osebe ZZZS, ko ta odloča na podlagi 81., 82. ali 84. člena ZZVZZ ali v primeru izjemnih odobritev na podlagi Pravilnika o natančnejših pogojih in natančnejšem postopku o izjemni odobritvi zdravila, živila za posebne zdravstvene namene, prehranskega dopolnila, dermatološkega izdelka, medicinskega pripomočka ali zdravstvene storitve</w:t>
      </w:r>
      <w:r w:rsidRPr="00A104C2">
        <w:rPr>
          <w:rFonts w:ascii="Calibri" w:eastAsia="Calibri" w:hAnsi="Calibri" w:cs="Calibri"/>
          <w:kern w:val="1"/>
          <w:sz w:val="22"/>
          <w:szCs w:val="22"/>
          <w:lang w:eastAsia="ar-SA"/>
        </w:rPr>
        <w:t xml:space="preserve">. </w:t>
      </w:r>
    </w:p>
    <w:p w14:paraId="6F4F3F5C" w14:textId="77777777" w:rsidR="009C6F0C" w:rsidRPr="00A104C2" w:rsidRDefault="009C6F0C" w:rsidP="009C6F0C">
      <w:pPr>
        <w:spacing w:after="120"/>
        <w:jc w:val="both"/>
        <w:rPr>
          <w:rFonts w:ascii="Calibri" w:hAnsi="Calibri" w:cs="Calibri"/>
          <w:bCs/>
          <w:color w:val="FF0000"/>
          <w:sz w:val="22"/>
          <w:szCs w:val="22"/>
        </w:rPr>
      </w:pPr>
      <w:bookmarkStart w:id="6" w:name="_Hlk55980518"/>
      <w:r w:rsidRPr="00A104C2">
        <w:rPr>
          <w:rFonts w:ascii="Calibri" w:hAnsi="Calibri" w:cs="Calibri"/>
          <w:bCs/>
          <w:sz w:val="22"/>
          <w:szCs w:val="22"/>
        </w:rPr>
        <w:t xml:space="preserve">Podrobnosti o predmetu javnega naročila oziroma dodatne značilnosti storitev iz javnega naročila in drugi pogoji izvedbe posla so razvidni v nadaljevanju predmetnega obrazca, iz priloženih vzorcev pogodb, pogoji in višina plačila za opravljene storitve v času objave tega razpisa pa so razvidni iz </w:t>
      </w:r>
      <w:proofErr w:type="spellStart"/>
      <w:r w:rsidRPr="00A104C2">
        <w:rPr>
          <w:rFonts w:ascii="Calibri" w:hAnsi="Calibri" w:cs="Calibri"/>
          <w:bCs/>
          <w:sz w:val="22"/>
          <w:szCs w:val="22"/>
        </w:rPr>
        <w:t>priloženga</w:t>
      </w:r>
      <w:proofErr w:type="spellEnd"/>
      <w:r w:rsidRPr="00A104C2">
        <w:rPr>
          <w:rFonts w:ascii="Calibri" w:hAnsi="Calibri" w:cs="Calibri"/>
          <w:bCs/>
          <w:sz w:val="22"/>
          <w:szCs w:val="22"/>
        </w:rPr>
        <w:t xml:space="preserve"> sklepa o višini </w:t>
      </w:r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>plačil</w:t>
      </w:r>
      <w:r w:rsidRPr="00A104C2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"/>
      </w:r>
      <w:r w:rsidRPr="00A104C2">
        <w:rPr>
          <w:rFonts w:ascii="Calibri" w:hAnsi="Calibri" w:cs="Calibri"/>
          <w:bCs/>
          <w:color w:val="000000" w:themeColor="text1"/>
          <w:sz w:val="22"/>
          <w:szCs w:val="22"/>
        </w:rPr>
        <w:t>.</w:t>
      </w:r>
    </w:p>
    <w:bookmarkEnd w:id="6"/>
    <w:p w14:paraId="4A4D7CD5" w14:textId="3D2C3746" w:rsidR="009E2167" w:rsidRPr="00EB52C7" w:rsidRDefault="009E2167" w:rsidP="009E2167">
      <w:pPr>
        <w:pStyle w:val="Noga"/>
        <w:spacing w:after="120"/>
        <w:jc w:val="both"/>
        <w:rPr>
          <w:rFonts w:asciiTheme="minorHAnsi" w:hAnsiTheme="minorHAnsi"/>
          <w:color w:val="00B050"/>
          <w:sz w:val="22"/>
          <w:szCs w:val="22"/>
        </w:rPr>
      </w:pPr>
      <w:r w:rsidRPr="00EB52C7">
        <w:rPr>
          <w:rFonts w:asciiTheme="minorHAnsi" w:hAnsiTheme="minorHAnsi"/>
          <w:color w:val="00B050"/>
          <w:sz w:val="22"/>
          <w:szCs w:val="22"/>
        </w:rPr>
        <w:t>I. a DELITEV NA SKLOPE</w:t>
      </w:r>
    </w:p>
    <w:p w14:paraId="65E23286" w14:textId="77777777" w:rsidR="009C6F0C" w:rsidRPr="00A104C2" w:rsidRDefault="009C6F0C" w:rsidP="009C6F0C">
      <w:pPr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7" w:name="_Hlk22199537"/>
      <w:r w:rsidRPr="00A104C2">
        <w:rPr>
          <w:rFonts w:ascii="Calibri" w:hAnsi="Calibri" w:cs="Calibri"/>
          <w:color w:val="000000" w:themeColor="text1"/>
          <w:sz w:val="22"/>
          <w:szCs w:val="22"/>
        </w:rPr>
        <w:t>Naročilo je celovito</w:t>
      </w:r>
      <w:r w:rsidRPr="00A104C2">
        <w:rPr>
          <w:rFonts w:ascii="Calibri" w:hAnsi="Calibri" w:cs="Calibri"/>
          <w:bCs/>
          <w:sz w:val="22"/>
          <w:szCs w:val="22"/>
        </w:rPr>
        <w:t>.</w:t>
      </w:r>
      <w:bookmarkStart w:id="8" w:name="_Hlk22023576"/>
      <w:bookmarkStart w:id="9" w:name="_Hlk22031852"/>
      <w:bookmarkStart w:id="10" w:name="_Hlk21502741"/>
    </w:p>
    <w:bookmarkEnd w:id="7"/>
    <w:bookmarkEnd w:id="8"/>
    <w:bookmarkEnd w:id="9"/>
    <w:bookmarkEnd w:id="10"/>
    <w:p w14:paraId="17DCE1EE" w14:textId="75B7DC45" w:rsidR="00C54A9D" w:rsidRPr="009C6F0C" w:rsidRDefault="009C6F0C" w:rsidP="00C54A9D">
      <w:pPr>
        <w:spacing w:before="120"/>
        <w:jc w:val="both"/>
        <w:rPr>
          <w:rFonts w:ascii="Calibri" w:hAnsi="Calibri" w:cs="Calibri"/>
          <w:b/>
          <w:sz w:val="22"/>
          <w:szCs w:val="22"/>
        </w:rPr>
      </w:pPr>
      <w:r w:rsidRPr="00A104C2">
        <w:rPr>
          <w:rFonts w:ascii="Calibri" w:hAnsi="Calibri" w:cs="Calibri"/>
          <w:b/>
          <w:sz w:val="22"/>
          <w:szCs w:val="22"/>
        </w:rPr>
        <w:t>Ponudnik mora pri oddaji ponudbe (</w:t>
      </w:r>
      <w:bookmarkStart w:id="11" w:name="_Hlk175745084"/>
      <w:bookmarkStart w:id="12" w:name="_Hlk176252366"/>
      <w:r w:rsidRPr="00A104C2">
        <w:rPr>
          <w:rFonts w:ascii="Calibri" w:hAnsi="Calibri" w:cs="Calibri"/>
          <w:b/>
          <w:sz w:val="22"/>
          <w:szCs w:val="22"/>
        </w:rPr>
        <w:t>obrazec S-1 »Prijava«</w:t>
      </w:r>
      <w:bookmarkEnd w:id="11"/>
      <w:r w:rsidRPr="00A104C2">
        <w:rPr>
          <w:rFonts w:ascii="Calibri" w:hAnsi="Calibri" w:cs="Calibri"/>
          <w:b/>
          <w:sz w:val="22"/>
          <w:szCs w:val="22"/>
        </w:rPr>
        <w:t>)</w:t>
      </w:r>
      <w:bookmarkEnd w:id="12"/>
      <w:r w:rsidRPr="00A104C2">
        <w:rPr>
          <w:rFonts w:ascii="Calibri" w:hAnsi="Calibri" w:cs="Calibri"/>
          <w:b/>
          <w:sz w:val="22"/>
          <w:szCs w:val="22"/>
        </w:rPr>
        <w:t xml:space="preserve"> obvezno označiti za katero organizacijsko enoto naročnika (eno), bi ponudnik </w:t>
      </w:r>
      <w:proofErr w:type="spellStart"/>
      <w:r w:rsidRPr="00A104C2">
        <w:rPr>
          <w:rFonts w:ascii="Calibri" w:hAnsi="Calibri" w:cs="Calibri"/>
          <w:b/>
          <w:sz w:val="22"/>
          <w:szCs w:val="22"/>
        </w:rPr>
        <w:t>prevenstveno</w:t>
      </w:r>
      <w:proofErr w:type="spellEnd"/>
      <w:r w:rsidRPr="00A104C2">
        <w:rPr>
          <w:rFonts w:ascii="Calibri" w:hAnsi="Calibri" w:cs="Calibri"/>
          <w:b/>
          <w:sz w:val="22"/>
          <w:szCs w:val="22"/>
        </w:rPr>
        <w:t xml:space="preserve"> rad opravljal svoje storitve</w:t>
      </w:r>
      <w:r w:rsidRPr="00A104C2">
        <w:rPr>
          <w:rStyle w:val="Sprotnaopomba-sklic"/>
          <w:rFonts w:ascii="Calibri" w:hAnsi="Calibri" w:cs="Calibri"/>
          <w:b/>
          <w:sz w:val="22"/>
          <w:szCs w:val="22"/>
        </w:rPr>
        <w:footnoteReference w:id="2"/>
      </w:r>
      <w:r w:rsidRPr="00A104C2">
        <w:rPr>
          <w:rFonts w:ascii="Calibri" w:hAnsi="Calibri" w:cs="Calibri"/>
          <w:b/>
          <w:sz w:val="22"/>
          <w:szCs w:val="22"/>
        </w:rPr>
        <w:t>.</w:t>
      </w:r>
      <w:r w:rsidR="00C54A9D" w:rsidRPr="00EB52C7">
        <w:rPr>
          <w:rFonts w:ascii="Calibri" w:hAnsi="Calibri" w:cs="Calibri"/>
          <w:b/>
          <w:sz w:val="22"/>
          <w:szCs w:val="22"/>
        </w:rPr>
        <w:t xml:space="preserve"> </w:t>
      </w:r>
    </w:p>
    <w:p w14:paraId="2F9F937C" w14:textId="77777777" w:rsidR="00A95C67" w:rsidRPr="00EB52C7" w:rsidRDefault="00A95C67" w:rsidP="00364B3F">
      <w:pPr>
        <w:jc w:val="both"/>
        <w:rPr>
          <w:rFonts w:ascii="Calibri" w:hAnsi="Calibri" w:cs="Calibri"/>
          <w:sz w:val="22"/>
          <w:szCs w:val="22"/>
        </w:rPr>
      </w:pPr>
    </w:p>
    <w:p w14:paraId="54D4C7A1" w14:textId="677075C0" w:rsidR="002F3562" w:rsidRPr="00EB52C7" w:rsidRDefault="002F3562" w:rsidP="001273B1">
      <w:pPr>
        <w:pStyle w:val="Naslov1"/>
        <w:spacing w:before="0" w:after="120"/>
        <w:ind w:left="142" w:hanging="142"/>
        <w:rPr>
          <w:rFonts w:asciiTheme="minorHAnsi" w:hAnsiTheme="minorHAnsi"/>
          <w:color w:val="00B050"/>
          <w:sz w:val="22"/>
          <w:szCs w:val="22"/>
        </w:rPr>
      </w:pPr>
      <w:r w:rsidRPr="00AD5E6D">
        <w:rPr>
          <w:rFonts w:asciiTheme="minorHAnsi" w:hAnsiTheme="minorHAnsi"/>
          <w:bCs/>
          <w:color w:val="00B050"/>
          <w:sz w:val="22"/>
          <w:szCs w:val="22"/>
          <w:u w:val="single"/>
        </w:rPr>
        <w:t xml:space="preserve">II. </w:t>
      </w:r>
      <w:r w:rsidRPr="00AD5E6D">
        <w:rPr>
          <w:rFonts w:asciiTheme="minorHAnsi" w:hAnsiTheme="minorHAnsi"/>
          <w:color w:val="00B050"/>
          <w:sz w:val="22"/>
          <w:szCs w:val="22"/>
          <w:u w:val="single"/>
        </w:rPr>
        <w:t>POGOJI ZA SODELOVANJE</w:t>
      </w:r>
    </w:p>
    <w:p w14:paraId="3918597B" w14:textId="77777777" w:rsidR="009C6F0C" w:rsidRPr="00A104C2" w:rsidRDefault="009C6F0C" w:rsidP="009C6F0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Hlk55824773"/>
      <w:bookmarkStart w:id="14" w:name="_Hlk22031960"/>
      <w:bookmarkStart w:id="15" w:name="_Hlk21345011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Ponudnik je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 opravljanje storitev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so predmet tega razpisa,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vpisan 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sodni/poslovni register RS oziroma poklicni/poslovni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register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ki se vodi v državi članici EU, v kateri ima svoj sedež, </w:t>
      </w:r>
      <w:bookmarkStart w:id="16" w:name="_Hlk176250921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3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bookmarkEnd w:id="16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 ta pogoj izpolnil do sklenitve pogodbe z naročnikom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4"/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, </w:t>
      </w:r>
      <w:bookmarkStart w:id="17" w:name="_Hlk176251057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in sicer </w:t>
      </w:r>
      <w:proofErr w:type="spellStart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najkasnje</w:t>
      </w:r>
      <w:proofErr w:type="spellEnd"/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v roku 30 koledarskih dni od dneva posredovanja obvestila o izbiri s strani naročnika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5"/>
      </w:r>
      <w:bookmarkEnd w:id="17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6"/>
      </w:r>
      <w:bookmarkStart w:id="18" w:name="_Hlk166137307"/>
    </w:p>
    <w:p w14:paraId="762DA6A9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bookmarkStart w:id="19" w:name="_Hlk175745162"/>
      <w:r w:rsidRPr="00A104C2">
        <w:rPr>
          <w:rFonts w:asciiTheme="minorHAnsi" w:hAnsiTheme="minorHAnsi"/>
          <w:i/>
          <w:sz w:val="22"/>
          <w:szCs w:val="22"/>
          <w:u w:val="single"/>
        </w:rPr>
        <w:t>Zahtevano dokazilo: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ustrezno izpolnjen in podpisan obrazec</w:t>
      </w:r>
      <w:r w:rsidRPr="00A104C2">
        <w:t xml:space="preserve"> </w:t>
      </w:r>
      <w:r w:rsidRPr="00A104C2">
        <w:rPr>
          <w:rFonts w:asciiTheme="minorHAnsi" w:hAnsiTheme="minorHAnsi"/>
          <w:i/>
          <w:iCs/>
          <w:sz w:val="22"/>
          <w:szCs w:val="22"/>
        </w:rPr>
        <w:t>S-1 »Prijava«.</w:t>
      </w:r>
      <w:bookmarkEnd w:id="18"/>
    </w:p>
    <w:p w14:paraId="505F9F93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7F799FBE" w14:textId="77777777" w:rsidR="009C6F0C" w:rsidRPr="00A104C2" w:rsidRDefault="009C6F0C" w:rsidP="009C6F0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20" w:name="_Hlk175906203"/>
      <w:bookmarkEnd w:id="13"/>
      <w:bookmarkEnd w:id="19"/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7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 po izobrazbi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zdravnik z opravljeno specializacijo</w:t>
      </w:r>
      <w:r w:rsidRPr="00A104C2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8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, ki je priznana v Republiki Sloveniji.</w:t>
      </w:r>
    </w:p>
    <w:p w14:paraId="77F237F4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1" w:name="_Hlk175745658"/>
      <w:r w:rsidRPr="00A104C2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>Zahtevano dokazilo:</w:t>
      </w:r>
    </w:p>
    <w:p w14:paraId="22597644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A104C2">
        <w:rPr>
          <w:i/>
        </w:rPr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 xml:space="preserve">S-1 »Prijava«; </w:t>
      </w:r>
    </w:p>
    <w:p w14:paraId="5D1AD476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scenogram specialističnga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potrdila ali</w:t>
      </w:r>
      <w:r w:rsidRPr="00A104C2">
        <w:t xml:space="preserve"> </w:t>
      </w:r>
      <w:r w:rsidRPr="00A104C2">
        <w:rPr>
          <w:rFonts w:asciiTheme="minorHAnsi" w:hAnsiTheme="minorHAnsi"/>
          <w:i/>
          <w:iCs/>
          <w:sz w:val="22"/>
          <w:szCs w:val="22"/>
        </w:rPr>
        <w:t>potrdila o opravljenem specialističnem izpitu ali drugega ustreznega dokazila o specializaciji  za ponudnika oz. ponujeni izvebdeni kader (navedeno dokazilo se predloži, zgolj v primeru, da naročnik z njim že ne razpolaga).</w:t>
      </w:r>
      <w:bookmarkStart w:id="22" w:name="_Hlk175906419"/>
      <w:bookmarkEnd w:id="20"/>
      <w:bookmarkEnd w:id="21"/>
    </w:p>
    <w:p w14:paraId="695590D3" w14:textId="41DAB82E" w:rsidR="009C6F0C" w:rsidRPr="001F48BE" w:rsidRDefault="009C6F0C" w:rsidP="009C6F0C">
      <w:pPr>
        <w:pStyle w:val="Odstavekseznama"/>
        <w:numPr>
          <w:ilvl w:val="0"/>
          <w:numId w:val="22"/>
        </w:numPr>
        <w:spacing w:after="120"/>
        <w:ind w:left="567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23" w:name="_Hlk177126250"/>
      <w:bookmarkEnd w:id="22"/>
      <w:r w:rsidRPr="001F48BE">
        <w:rPr>
          <w:rFonts w:asciiTheme="minorHAnsi" w:hAnsiTheme="minorHAnsi" w:cstheme="minorHAnsi"/>
          <w:sz w:val="22"/>
          <w:szCs w:val="22"/>
        </w:rPr>
        <w:lastRenderedPageBreak/>
        <w:t>Ponudnik</w:t>
      </w:r>
      <w:r w:rsidRPr="001F48BE">
        <w:rPr>
          <w:rFonts w:asciiTheme="minorHAnsi" w:hAnsiTheme="minorHAnsi" w:cstheme="minorHAnsi"/>
          <w:sz w:val="22"/>
          <w:szCs w:val="22"/>
          <w:vertAlign w:val="superscript"/>
        </w:rPr>
        <w:t>7</w:t>
      </w:r>
      <w:r w:rsidRPr="001F48BE">
        <w:rPr>
          <w:rFonts w:asciiTheme="minorHAnsi" w:hAnsiTheme="minorHAnsi" w:cstheme="minorHAnsi"/>
          <w:sz w:val="22"/>
          <w:szCs w:val="22"/>
        </w:rPr>
        <w:t xml:space="preserve"> ima </w:t>
      </w:r>
      <w:r w:rsidRPr="001F48BE">
        <w:rPr>
          <w:rFonts w:asciiTheme="minorHAnsi" w:hAnsiTheme="minorHAnsi" w:cstheme="minorHAnsi"/>
          <w:b/>
          <w:sz w:val="22"/>
          <w:szCs w:val="22"/>
        </w:rPr>
        <w:t>veljavno licenco</w:t>
      </w:r>
      <w:r w:rsidRPr="001F48BE">
        <w:rPr>
          <w:rFonts w:asciiTheme="minorHAnsi" w:hAnsiTheme="minorHAnsi" w:cstheme="minorHAnsi"/>
          <w:sz w:val="22"/>
          <w:szCs w:val="22"/>
        </w:rPr>
        <w:t xml:space="preserve"> za samostojno opravljanje zdravniške službe v Republiki Sloveniji</w:t>
      </w:r>
      <w:r w:rsidR="001F48BE" w:rsidRPr="001F48BE">
        <w:rPr>
          <w:rFonts w:asciiTheme="minorHAnsi" w:hAnsiTheme="minorHAnsi" w:cstheme="minorHAnsi"/>
          <w:b/>
          <w:bCs/>
          <w:sz w:val="22"/>
          <w:szCs w:val="22"/>
        </w:rPr>
        <w:t xml:space="preserve"> ali pa najmanj 5 let delovnih izkušenj na ZZZS </w:t>
      </w:r>
      <w:r w:rsidR="001F48BE" w:rsidRPr="001F48BE">
        <w:rPr>
          <w:rFonts w:asciiTheme="minorHAnsi" w:hAnsiTheme="minorHAnsi" w:cstheme="minorHAnsi"/>
          <w:sz w:val="22"/>
          <w:szCs w:val="22"/>
        </w:rPr>
        <w:t>s področja izvajanja nalog imenovanega zdravnika ali zdravnika - člana zdrav. komisije</w:t>
      </w:r>
      <w:r w:rsidRPr="001F48BE">
        <w:rPr>
          <w:rFonts w:asciiTheme="minorHAnsi" w:hAnsiTheme="minorHAnsi" w:cstheme="minorHAnsi"/>
          <w:sz w:val="22"/>
          <w:szCs w:val="22"/>
        </w:rPr>
        <w:t>.</w:t>
      </w:r>
    </w:p>
    <w:p w14:paraId="12A1E651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bookmarkStart w:id="24" w:name="_Hlk175746023"/>
      <w:r w:rsidRPr="00A104C2">
        <w:rPr>
          <w:rFonts w:asciiTheme="minorHAnsi" w:hAnsiTheme="minorHAnsi"/>
          <w:i/>
          <w:sz w:val="22"/>
          <w:szCs w:val="22"/>
        </w:rPr>
        <w:t>Zahtevano dokazilo:</w:t>
      </w:r>
    </w:p>
    <w:p w14:paraId="680D67F9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A104C2">
        <w:rPr>
          <w:i/>
        </w:rPr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 xml:space="preserve">S-1 »Prijava«; </w:t>
      </w:r>
    </w:p>
    <w:p w14:paraId="655A9E49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scenogram veljavne licence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p w14:paraId="607746C3" w14:textId="77777777" w:rsidR="009C6F0C" w:rsidRPr="00A104C2" w:rsidRDefault="009C6F0C" w:rsidP="009C6F0C">
      <w:pPr>
        <w:jc w:val="both"/>
        <w:rPr>
          <w:rFonts w:asciiTheme="minorHAnsi" w:hAnsiTheme="minorHAnsi"/>
          <w:i/>
          <w:iCs/>
          <w:sz w:val="22"/>
          <w:szCs w:val="22"/>
        </w:rPr>
      </w:pPr>
      <w:bookmarkStart w:id="25" w:name="_Hlk22114525"/>
      <w:bookmarkEnd w:id="23"/>
      <w:bookmarkEnd w:id="24"/>
    </w:p>
    <w:p w14:paraId="5AE2846D" w14:textId="77777777" w:rsidR="009C6F0C" w:rsidRPr="00A104C2" w:rsidRDefault="009C6F0C" w:rsidP="009C6F0C">
      <w:pPr>
        <w:pStyle w:val="Odstavekseznama"/>
        <w:numPr>
          <w:ilvl w:val="0"/>
          <w:numId w:val="22"/>
        </w:numPr>
        <w:spacing w:after="120"/>
        <w:ind w:left="567" w:hanging="280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Ponudnik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7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ima bodisi v Republiki Sloveniji opravljen </w:t>
      </w:r>
      <w:r w:rsidRPr="00A104C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strokovni izpit iz splošnega upravnega postopka II. stopnje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bodisi</w:t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se zaveže</w:t>
      </w:r>
      <w:r w:rsidRPr="00A104C2">
        <w:rPr>
          <w:rStyle w:val="Sprotnaopomba-sklic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footnoteReference w:id="9"/>
      </w:r>
      <w:r w:rsidRPr="00A104C2">
        <w:rPr>
          <w:rFonts w:asciiTheme="minorHAnsi" w:hAnsiTheme="minorHAnsi" w:cstheme="minorHAnsi"/>
          <w:color w:val="000000" w:themeColor="text1"/>
          <w:sz w:val="22"/>
          <w:szCs w:val="22"/>
        </w:rPr>
        <w:t>, da bo ta izpit opravil pred začetkom izvajanja storitev po sklenjeni pogodbi z ZZZS,</w:t>
      </w:r>
      <w:r w:rsidRPr="00A104C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in sicer najkasnje v roku 6 mesecev od dneva sklenitve pogodbe.</w:t>
      </w:r>
    </w:p>
    <w:bookmarkEnd w:id="25"/>
    <w:p w14:paraId="3EFF1E6B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Zahtevano dokazilo:</w:t>
      </w:r>
    </w:p>
    <w:p w14:paraId="5C3EBA06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ustrezno izpolnjen in podpisan obrazec</w:t>
      </w:r>
      <w:r w:rsidRPr="00A104C2">
        <w:rPr>
          <w:i/>
        </w:rPr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 xml:space="preserve">S-1 »Prijava«; </w:t>
      </w:r>
    </w:p>
    <w:p w14:paraId="6D735922" w14:textId="77777777" w:rsidR="009C6F0C" w:rsidRPr="00A104C2" w:rsidRDefault="009C6F0C" w:rsidP="009C6F0C">
      <w:pPr>
        <w:pStyle w:val="Odstavekseznama"/>
        <w:ind w:left="851"/>
        <w:contextualSpacing w:val="0"/>
        <w:jc w:val="both"/>
        <w:rPr>
          <w:rFonts w:asciiTheme="minorHAnsi" w:hAnsiTheme="minorHAnsi"/>
          <w:i/>
          <w:iCs/>
          <w:sz w:val="22"/>
          <w:szCs w:val="22"/>
        </w:rPr>
      </w:pPr>
      <w:r w:rsidRPr="00A104C2">
        <w:rPr>
          <w:rFonts w:asciiTheme="minorHAnsi" w:hAnsiTheme="minorHAnsi"/>
          <w:i/>
          <w:sz w:val="22"/>
          <w:szCs w:val="22"/>
        </w:rPr>
        <w:t>- scenogram potrdila o upravljenem strokvnem  izpitu</w:t>
      </w:r>
      <w:r w:rsidRPr="00A104C2">
        <w:t xml:space="preserve"> </w:t>
      </w:r>
      <w:r w:rsidRPr="00A104C2">
        <w:rPr>
          <w:rFonts w:asciiTheme="minorHAnsi" w:hAnsiTheme="minorHAnsi"/>
          <w:i/>
          <w:sz w:val="22"/>
          <w:szCs w:val="22"/>
        </w:rPr>
        <w:t>iz splošnega upravnega postopka II. stopnje</w:t>
      </w:r>
      <w:r w:rsidRPr="00A104C2">
        <w:rPr>
          <w:rFonts w:asciiTheme="minorHAnsi" w:hAnsiTheme="minorHAnsi"/>
          <w:i/>
          <w:iCs/>
          <w:sz w:val="22"/>
          <w:szCs w:val="22"/>
        </w:rPr>
        <w:t xml:space="preserve"> (navedeno dokazilo se predloži, zgolj v primeru, da naročnik z njim že ne razpolaga).</w:t>
      </w:r>
    </w:p>
    <w:p w14:paraId="516A4486" w14:textId="77777777" w:rsidR="000A6F5F" w:rsidRPr="00EB52C7" w:rsidRDefault="000A6F5F" w:rsidP="00081329">
      <w:pPr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2C365DBF" w14:textId="62404FD0" w:rsidR="0012238E" w:rsidRPr="00EB52C7" w:rsidRDefault="00B75238" w:rsidP="00456D47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bookmarkStart w:id="26" w:name="_Toc378333585"/>
      <w:bookmarkEnd w:id="5"/>
      <w:bookmarkEnd w:id="14"/>
      <w:bookmarkEnd w:id="15"/>
      <w:r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II</w:t>
      </w:r>
      <w:r w:rsidR="009E51E6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5320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. </w:t>
      </w:r>
      <w:bookmarkEnd w:id="26"/>
      <w:r w:rsidR="00367A9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VPR</w:t>
      </w:r>
      <w:r w:rsidR="007B301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A</w:t>
      </w:r>
      <w:r w:rsidR="00367A9C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ŠANJA GLEDE </w:t>
      </w:r>
      <w:r w:rsidR="002F1B8B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RAZPISA</w:t>
      </w:r>
      <w:r w:rsidR="009C08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IN V ZVEZI </w:t>
      </w:r>
      <w:r w:rsidR="002F1B8B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Z ODDAJO </w:t>
      </w:r>
      <w:r w:rsidR="009C08A3" w:rsidRPr="00DD77D6">
        <w:rPr>
          <w:rFonts w:ascii="Calibri" w:hAnsi="Calibri" w:cs="Calibri"/>
          <w:bCs/>
          <w:color w:val="00B050"/>
          <w:sz w:val="22"/>
          <w:szCs w:val="22"/>
          <w:u w:val="single"/>
        </w:rPr>
        <w:t>PONUDBE</w:t>
      </w:r>
    </w:p>
    <w:p w14:paraId="26728926" w14:textId="431F555C" w:rsidR="008764C9" w:rsidRPr="00EB52C7" w:rsidRDefault="008764C9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Komunikacija s ponudniki o </w:t>
      </w:r>
      <w:r w:rsidR="009C08A3" w:rsidRPr="00EB52C7">
        <w:rPr>
          <w:rFonts w:ascii="Calibri" w:hAnsi="Calibri" w:cs="Calibri"/>
          <w:sz w:val="22"/>
          <w:szCs w:val="22"/>
        </w:rPr>
        <w:t xml:space="preserve">morebitnih </w:t>
      </w:r>
      <w:r w:rsidRPr="00EB52C7">
        <w:rPr>
          <w:rFonts w:ascii="Calibri" w:hAnsi="Calibri" w:cs="Calibri"/>
          <w:sz w:val="22"/>
          <w:szCs w:val="22"/>
        </w:rPr>
        <w:t xml:space="preserve">vprašanjih v zvezi z vsebino </w:t>
      </w:r>
      <w:r w:rsidR="002F1B8B" w:rsidRPr="00EB52C7">
        <w:rPr>
          <w:rFonts w:ascii="Calibri" w:hAnsi="Calibri" w:cs="Calibri"/>
          <w:sz w:val="22"/>
          <w:szCs w:val="22"/>
        </w:rPr>
        <w:t>razpisa</w:t>
      </w:r>
      <w:r w:rsidRPr="00EB52C7">
        <w:rPr>
          <w:rFonts w:ascii="Calibri" w:hAnsi="Calibri" w:cs="Calibri"/>
          <w:sz w:val="22"/>
          <w:szCs w:val="22"/>
        </w:rPr>
        <w:t xml:space="preserve"> in v zvezi </w:t>
      </w:r>
      <w:r w:rsidR="002F1B8B" w:rsidRPr="00EB52C7">
        <w:rPr>
          <w:rFonts w:ascii="Calibri" w:hAnsi="Calibri" w:cs="Calibri"/>
          <w:sz w:val="22"/>
          <w:szCs w:val="22"/>
        </w:rPr>
        <w:t xml:space="preserve">z oddajo </w:t>
      </w:r>
      <w:r w:rsidRPr="00EB52C7">
        <w:rPr>
          <w:rFonts w:ascii="Calibri" w:hAnsi="Calibri" w:cs="Calibri"/>
          <w:sz w:val="22"/>
          <w:szCs w:val="22"/>
        </w:rPr>
        <w:t xml:space="preserve">ponudbe poteka </w:t>
      </w:r>
      <w:r w:rsidRPr="00EB52C7">
        <w:rPr>
          <w:rFonts w:ascii="Calibri" w:hAnsi="Calibri" w:cs="Calibri"/>
          <w:b/>
          <w:sz w:val="22"/>
          <w:szCs w:val="22"/>
        </w:rPr>
        <w:t>preko portala javnih naročil</w:t>
      </w:r>
      <w:r w:rsidRPr="00EB52C7">
        <w:rPr>
          <w:rFonts w:ascii="Calibri" w:hAnsi="Calibri" w:cs="Calibri"/>
          <w:sz w:val="22"/>
          <w:szCs w:val="22"/>
        </w:rPr>
        <w:t xml:space="preserve"> (</w:t>
      </w:r>
      <w:hyperlink r:id="rId10" w:history="1">
        <w:r w:rsidRPr="00EB52C7">
          <w:rPr>
            <w:rStyle w:val="Hiperpovezava"/>
            <w:rFonts w:ascii="Calibri" w:hAnsi="Calibri" w:cs="Calibri"/>
            <w:sz w:val="22"/>
            <w:szCs w:val="22"/>
          </w:rPr>
          <w:t>http://www.enarocanje.si</w:t>
        </w:r>
      </w:hyperlink>
      <w:r w:rsidRPr="00EB52C7">
        <w:rPr>
          <w:rFonts w:ascii="Calibri" w:hAnsi="Calibri" w:cs="Calibri"/>
          <w:sz w:val="22"/>
          <w:szCs w:val="22"/>
        </w:rPr>
        <w:t>).</w:t>
      </w:r>
    </w:p>
    <w:p w14:paraId="4C1CDEF7" w14:textId="7F9CD0AF" w:rsidR="009C318E" w:rsidRPr="00EB52C7" w:rsidRDefault="00944AC0" w:rsidP="008764C9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EB52C7">
        <w:rPr>
          <w:noProof/>
        </w:rPr>
        <w:drawing>
          <wp:inline distT="0" distB="0" distL="0" distR="0" wp14:anchorId="046EC628" wp14:editId="46022BB2">
            <wp:extent cx="6030595" cy="1220470"/>
            <wp:effectExtent l="0" t="0" r="825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22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823DEC" w14:textId="6A6BFEDA" w:rsidR="009C08A3" w:rsidRPr="00EB52C7" w:rsidRDefault="009C08A3" w:rsidP="008764C9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Komunikacija s ponudniki je v slovenskem jeziku, če </w:t>
      </w:r>
      <w:r w:rsidR="00816676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>ZZZS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 za vsak posamezen primer ne privoli v kaj drugega.</w:t>
      </w:r>
    </w:p>
    <w:p w14:paraId="13043F1D" w14:textId="058FC908" w:rsidR="008764C9" w:rsidRPr="00EB52C7" w:rsidRDefault="002F1B8B" w:rsidP="008764C9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8764C9" w:rsidRPr="00EB52C7">
        <w:rPr>
          <w:rFonts w:asciiTheme="minorHAnsi" w:hAnsiTheme="minorHAnsi"/>
          <w:sz w:val="22"/>
          <w:szCs w:val="22"/>
        </w:rPr>
        <w:t xml:space="preserve"> bo zahtevo za pojasnilo </w:t>
      </w:r>
      <w:r w:rsidRPr="00EB52C7">
        <w:rPr>
          <w:rFonts w:asciiTheme="minorHAnsi" w:hAnsiTheme="minorHAnsi"/>
          <w:sz w:val="22"/>
          <w:szCs w:val="22"/>
        </w:rPr>
        <w:t>razpisa</w:t>
      </w:r>
      <w:r w:rsidR="008764C9" w:rsidRPr="00EB52C7">
        <w:rPr>
          <w:rFonts w:asciiTheme="minorHAnsi" w:hAnsiTheme="minorHAnsi"/>
          <w:sz w:val="22"/>
          <w:szCs w:val="22"/>
        </w:rPr>
        <w:t xml:space="preserve"> oziroma drugo vprašanje v zvezi z </w:t>
      </w:r>
      <w:r w:rsidRPr="00EB52C7">
        <w:rPr>
          <w:rFonts w:asciiTheme="minorHAnsi" w:hAnsiTheme="minorHAnsi"/>
          <w:sz w:val="22"/>
          <w:szCs w:val="22"/>
        </w:rPr>
        <w:t xml:space="preserve">njim </w:t>
      </w:r>
      <w:r w:rsidR="008764C9" w:rsidRPr="00EB52C7">
        <w:rPr>
          <w:rFonts w:asciiTheme="minorHAnsi" w:hAnsiTheme="minorHAnsi"/>
          <w:sz w:val="22"/>
          <w:szCs w:val="22"/>
        </w:rPr>
        <w:t>štel kot pravočasno</w:t>
      </w:r>
      <w:r w:rsidRPr="00EB52C7">
        <w:rPr>
          <w:rFonts w:asciiTheme="minorHAnsi" w:hAnsiTheme="minorHAnsi"/>
          <w:sz w:val="22"/>
          <w:szCs w:val="22"/>
        </w:rPr>
        <w:t xml:space="preserve"> in bo nanj odgovoril</w:t>
      </w:r>
      <w:r w:rsidR="008764C9" w:rsidRPr="00EB52C7">
        <w:rPr>
          <w:rFonts w:asciiTheme="minorHAnsi" w:hAnsiTheme="minorHAnsi"/>
          <w:sz w:val="22"/>
          <w:szCs w:val="22"/>
        </w:rPr>
        <w:t xml:space="preserve">, če bo na portalu javnih naročil zastavljeno najkasneje </w:t>
      </w:r>
      <w:r w:rsidR="008764C9" w:rsidRPr="00EB52C7">
        <w:rPr>
          <w:rFonts w:asciiTheme="minorHAnsi" w:hAnsiTheme="minorHAnsi"/>
          <w:b/>
          <w:sz w:val="22"/>
          <w:szCs w:val="22"/>
        </w:rPr>
        <w:t xml:space="preserve">do </w:t>
      </w:r>
      <w:r w:rsidR="008764C9" w:rsidRPr="00542913">
        <w:rPr>
          <w:rFonts w:asciiTheme="minorHAnsi" w:hAnsiTheme="minorHAnsi"/>
          <w:b/>
          <w:sz w:val="22"/>
          <w:szCs w:val="22"/>
        </w:rPr>
        <w:t>vključno</w:t>
      </w:r>
      <w:r w:rsidR="00216FDC" w:rsidRPr="00542913"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 w:rsidR="00207F12">
        <w:rPr>
          <w:rFonts w:asciiTheme="minorHAnsi" w:hAnsiTheme="minorHAnsi"/>
          <w:b/>
          <w:sz w:val="22"/>
          <w:szCs w:val="22"/>
        </w:rPr>
        <w:t>28</w:t>
      </w:r>
      <w:r w:rsidR="001273B1">
        <w:rPr>
          <w:rFonts w:asciiTheme="minorHAnsi" w:hAnsiTheme="minorHAnsi"/>
          <w:b/>
          <w:sz w:val="22"/>
          <w:szCs w:val="22"/>
        </w:rPr>
        <w:t>.</w:t>
      </w:r>
      <w:r w:rsidR="00207F12">
        <w:rPr>
          <w:rFonts w:asciiTheme="minorHAnsi" w:hAnsiTheme="minorHAnsi"/>
          <w:b/>
          <w:sz w:val="22"/>
          <w:szCs w:val="22"/>
        </w:rPr>
        <w:t>1.2026</w:t>
      </w:r>
      <w:proofErr w:type="gramEnd"/>
      <w:r w:rsidR="00BF2885" w:rsidRPr="00542913">
        <w:rPr>
          <w:rFonts w:ascii="Calibri" w:hAnsi="Calibri" w:cs="Calibri"/>
          <w:b/>
          <w:sz w:val="22"/>
          <w:szCs w:val="22"/>
        </w:rPr>
        <w:t xml:space="preserve"> do</w:t>
      </w:r>
      <w:r w:rsidR="00BF2885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3D409C" w:rsidRPr="00EB52C7">
        <w:rPr>
          <w:rFonts w:ascii="Calibri" w:hAnsi="Calibri" w:cs="Calibri"/>
          <w:b/>
          <w:sz w:val="22"/>
          <w:szCs w:val="22"/>
        </w:rPr>
        <w:t>10</w:t>
      </w:r>
      <w:r w:rsidR="008764C9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8764C9" w:rsidRPr="00EB52C7">
        <w:rPr>
          <w:rFonts w:ascii="Calibri" w:hAnsi="Calibri" w:cs="Calibri"/>
          <w:b/>
          <w:sz w:val="22"/>
          <w:szCs w:val="22"/>
        </w:rPr>
        <w:t xml:space="preserve"> ure</w:t>
      </w:r>
      <w:r w:rsidR="008764C9" w:rsidRPr="00EB52C7">
        <w:rPr>
          <w:rFonts w:asciiTheme="minorHAnsi" w:hAnsiTheme="minorHAnsi"/>
          <w:sz w:val="22"/>
          <w:szCs w:val="22"/>
        </w:rPr>
        <w:t xml:space="preserve">. </w:t>
      </w:r>
    </w:p>
    <w:p w14:paraId="24F5F9E1" w14:textId="0914D1D0" w:rsidR="008764C9" w:rsidRPr="00EB52C7" w:rsidRDefault="008764C9" w:rsidP="00C224EA">
      <w:p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Vprašanja in odgovori, objavljeni na portalu javnih naročil, se štejejo kot del </w:t>
      </w:r>
      <w:r w:rsidR="002F1B8B" w:rsidRPr="00EB52C7">
        <w:rPr>
          <w:rFonts w:asciiTheme="minorHAnsi" w:hAnsiTheme="minorHAnsi"/>
          <w:color w:val="000000" w:themeColor="text1"/>
          <w:sz w:val="22"/>
          <w:szCs w:val="22"/>
        </w:rPr>
        <w:t>tega razpisa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7F5DE0A" w14:textId="369C54EB" w:rsidR="0096574B" w:rsidRPr="00EB52C7" w:rsidRDefault="0096574B" w:rsidP="00C224EA">
      <w:pPr>
        <w:jc w:val="both"/>
        <w:rPr>
          <w:rFonts w:asciiTheme="minorHAnsi" w:hAnsiTheme="minorHAnsi"/>
          <w:sz w:val="22"/>
          <w:szCs w:val="22"/>
        </w:rPr>
      </w:pPr>
    </w:p>
    <w:p w14:paraId="3D47F17B" w14:textId="443A6B7D" w:rsidR="0012238E" w:rsidRPr="00EB52C7" w:rsidRDefault="00B75238" w:rsidP="00BC16BE">
      <w:pPr>
        <w:pStyle w:val="Naslov1"/>
        <w:spacing w:before="0" w:after="120"/>
        <w:rPr>
          <w:rFonts w:ascii="Calibri" w:hAnsi="Calibri" w:cs="Calibri"/>
          <w:bCs/>
          <w:color w:val="00B050"/>
          <w:sz w:val="22"/>
          <w:szCs w:val="22"/>
          <w:u w:val="single"/>
        </w:rPr>
      </w:pPr>
      <w:r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>I</w:t>
      </w:r>
      <w:r w:rsidR="007B301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V. NAVODILO ZA </w:t>
      </w:r>
      <w:r w:rsidR="002E0CE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>ODDAJO</w:t>
      </w:r>
      <w:r w:rsidR="007B301C" w:rsidRPr="005E3B24">
        <w:rPr>
          <w:rFonts w:ascii="Calibri" w:hAnsi="Calibri" w:cs="Calibri"/>
          <w:bCs/>
          <w:color w:val="00B050"/>
          <w:sz w:val="22"/>
          <w:szCs w:val="22"/>
          <w:u w:val="single"/>
        </w:rPr>
        <w:t xml:space="preserve"> PONUDBE</w:t>
      </w:r>
    </w:p>
    <w:p w14:paraId="4E0E8144" w14:textId="77777777" w:rsidR="002E0CEC" w:rsidRPr="00EB52C7" w:rsidRDefault="007B301C" w:rsidP="002E0CEC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Ponudnik odda svojo ponudbo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tako, da:</w:t>
      </w:r>
    </w:p>
    <w:p w14:paraId="65C7EA50" w14:textId="3587F783" w:rsidR="00D739D6" w:rsidRPr="00DD77D6" w:rsidRDefault="00DD77D6" w:rsidP="00DD77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ind w:left="567" w:hanging="283"/>
        <w:contextualSpacing w:val="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FC5CE8">
        <w:rPr>
          <w:rFonts w:ascii="Calibri" w:hAnsi="Calibri" w:cs="Calibri"/>
          <w:color w:val="000000" w:themeColor="text1"/>
          <w:sz w:val="22"/>
          <w:szCs w:val="22"/>
        </w:rPr>
        <w:t xml:space="preserve">v slovenskem jeziku ustrezno izpolni, podpiše (s strani pooblaščene osebe) in žigosa (če posluje z žigom) priloženo prijavo ter </w:t>
      </w:r>
      <w:r>
        <w:rPr>
          <w:rFonts w:ascii="Calibri" w:hAnsi="Calibri" w:cs="Calibri"/>
          <w:color w:val="000000" w:themeColor="text1"/>
          <w:sz w:val="22"/>
          <w:szCs w:val="22"/>
        </w:rPr>
        <w:t>priloži vsa zahtevana dokazila</w:t>
      </w:r>
      <w:r>
        <w:rPr>
          <w:rStyle w:val="Sprotnaopomba-sklic"/>
          <w:rFonts w:ascii="Calibri" w:hAnsi="Calibri" w:cs="Calibri"/>
          <w:color w:val="000000" w:themeColor="text1"/>
          <w:sz w:val="22"/>
          <w:szCs w:val="22"/>
        </w:rPr>
        <w:footnoteReference w:id="10"/>
      </w:r>
      <w:r w:rsidRPr="00FC5CE8">
        <w:rPr>
          <w:rFonts w:ascii="Calibri" w:hAnsi="Calibri" w:cs="Calibri"/>
          <w:color w:val="000000" w:themeColor="text1"/>
          <w:sz w:val="22"/>
          <w:szCs w:val="22"/>
        </w:rPr>
        <w:t>,</w:t>
      </w:r>
    </w:p>
    <w:p w14:paraId="4B8A0B04" w14:textId="30824259" w:rsidR="002F2468" w:rsidRPr="00EB52C7" w:rsidRDefault="002F2468" w:rsidP="00D739D6">
      <w:pPr>
        <w:pStyle w:val="Odstavekseznama"/>
        <w:numPr>
          <w:ilvl w:val="0"/>
          <w:numId w:val="2"/>
        </w:numPr>
        <w:tabs>
          <w:tab w:val="clear" w:pos="360"/>
          <w:tab w:val="num" w:pos="567"/>
        </w:tabs>
        <w:spacing w:after="120"/>
        <w:ind w:left="567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>poskrbi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>,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da se </w:t>
      </w:r>
      <w:r w:rsidR="00CF6504" w:rsidRPr="00EB52C7">
        <w:rPr>
          <w:rFonts w:ascii="Calibri" w:hAnsi="Calibri" w:cs="Calibri"/>
          <w:color w:val="000000" w:themeColor="text1"/>
          <w:sz w:val="22"/>
          <w:szCs w:val="22"/>
        </w:rPr>
        <w:t>prijava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in zahtevana dokazila</w:t>
      </w:r>
      <w:r w:rsidR="0016718E" w:rsidRPr="00EB52C7">
        <w:rPr>
          <w:rFonts w:ascii="Calibri" w:hAnsi="Calibri" w:cs="Calibri"/>
          <w:color w:val="000000" w:themeColor="text1"/>
          <w:sz w:val="22"/>
          <w:szCs w:val="22"/>
        </w:rPr>
        <w:t>, s katerimi ZZZS še ne razpolaga,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skenira ter</w:t>
      </w:r>
      <w:r w:rsidR="00400FC1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2E0CEC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vse skupaj </w:t>
      </w:r>
      <w:r w:rsidR="002E0CEC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predloži po elektronski poti </w:t>
      </w:r>
      <w:r w:rsidR="002E0CEC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na e-poštni naslov </w:t>
      </w:r>
      <w:hyperlink r:id="rId12" w:history="1">
        <w:r w:rsidR="00FA4A26" w:rsidRPr="00EB52C7">
          <w:rPr>
            <w:rStyle w:val="Hiperpovezava"/>
            <w:rFonts w:asciiTheme="minorHAnsi" w:hAnsiTheme="minorHAnsi"/>
            <w:b/>
            <w:color w:val="000000" w:themeColor="text1"/>
            <w:sz w:val="22"/>
            <w:szCs w:val="22"/>
          </w:rPr>
          <w:t>zdravniki@zzzs.si</w:t>
        </w:r>
      </w:hyperlink>
      <w:r w:rsidR="00186921" w:rsidRPr="00EB52C7">
        <w:rPr>
          <w:rFonts w:asciiTheme="minorHAnsi" w:hAnsiTheme="minorHAnsi"/>
          <w:b/>
          <w:color w:val="000000" w:themeColor="text1"/>
          <w:sz w:val="22"/>
          <w:szCs w:val="22"/>
        </w:rPr>
        <w:t xml:space="preserve">, </w:t>
      </w:r>
      <w:r w:rsidR="00186921" w:rsidRPr="00EB52C7">
        <w:rPr>
          <w:rFonts w:asciiTheme="minorHAnsi" w:hAnsiTheme="minorHAnsi"/>
          <w:b/>
          <w:sz w:val="22"/>
          <w:szCs w:val="22"/>
        </w:rPr>
        <w:t>najkasneje do</w:t>
      </w:r>
      <w:r w:rsidR="00AB4F44">
        <w:rPr>
          <w:rFonts w:asciiTheme="minorHAnsi" w:hAnsiTheme="minorHAnsi"/>
          <w:b/>
          <w:sz w:val="22"/>
          <w:szCs w:val="22"/>
        </w:rPr>
        <w:t xml:space="preserve"> </w:t>
      </w:r>
      <w:r w:rsidR="00207F12">
        <w:rPr>
          <w:rFonts w:asciiTheme="minorHAnsi" w:hAnsiTheme="minorHAnsi"/>
          <w:b/>
          <w:bCs/>
          <w:sz w:val="22"/>
          <w:szCs w:val="22"/>
        </w:rPr>
        <w:t>6</w:t>
      </w:r>
      <w:r w:rsidR="001273B1">
        <w:rPr>
          <w:rFonts w:asciiTheme="minorHAnsi" w:hAnsiTheme="minorHAnsi"/>
          <w:b/>
          <w:bCs/>
          <w:sz w:val="22"/>
          <w:szCs w:val="22"/>
        </w:rPr>
        <w:t>.</w:t>
      </w:r>
      <w:r w:rsidR="00207F12">
        <w:rPr>
          <w:rFonts w:asciiTheme="minorHAnsi" w:hAnsiTheme="minorHAnsi"/>
          <w:b/>
          <w:bCs/>
          <w:sz w:val="22"/>
          <w:szCs w:val="22"/>
        </w:rPr>
        <w:t>2</w:t>
      </w:r>
      <w:r w:rsidR="001273B1">
        <w:rPr>
          <w:rFonts w:asciiTheme="minorHAnsi" w:hAnsiTheme="minorHAnsi"/>
          <w:b/>
          <w:bCs/>
          <w:sz w:val="22"/>
          <w:szCs w:val="22"/>
        </w:rPr>
        <w:t>.</w:t>
      </w:r>
      <w:r w:rsidR="00207F12">
        <w:rPr>
          <w:rFonts w:asciiTheme="minorHAnsi" w:hAnsiTheme="minorHAnsi"/>
          <w:b/>
          <w:bCs/>
          <w:sz w:val="22"/>
          <w:szCs w:val="22"/>
        </w:rPr>
        <w:t>2026</w:t>
      </w:r>
      <w:r w:rsidR="004D1927" w:rsidRPr="00EB52C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86921" w:rsidRPr="00EB52C7">
        <w:rPr>
          <w:rFonts w:ascii="Calibri" w:hAnsi="Calibri" w:cs="Calibri"/>
          <w:b/>
          <w:bCs/>
          <w:sz w:val="22"/>
          <w:szCs w:val="22"/>
        </w:rPr>
        <w:t>do</w:t>
      </w:r>
      <w:r w:rsidR="00186921" w:rsidRPr="00EB52C7">
        <w:rPr>
          <w:rFonts w:ascii="Calibri" w:hAnsi="Calibri" w:cs="Calibri"/>
          <w:b/>
          <w:sz w:val="22"/>
          <w:szCs w:val="22"/>
        </w:rPr>
        <w:t xml:space="preserve"> </w:t>
      </w:r>
      <w:r w:rsidR="00FC5CE8" w:rsidRPr="00EB52C7">
        <w:rPr>
          <w:rFonts w:ascii="Calibri" w:hAnsi="Calibri" w:cs="Calibri"/>
          <w:b/>
          <w:sz w:val="22"/>
          <w:szCs w:val="22"/>
        </w:rPr>
        <w:t>10</w:t>
      </w:r>
      <w:r w:rsidR="00186921" w:rsidRPr="00EB52C7">
        <w:rPr>
          <w:rFonts w:ascii="Calibri" w:hAnsi="Calibri" w:cs="Calibri"/>
          <w:b/>
          <w:sz w:val="22"/>
          <w:szCs w:val="22"/>
        </w:rPr>
        <w:t>:</w:t>
      </w:r>
      <w:r w:rsidR="003D409C" w:rsidRPr="00EB52C7">
        <w:rPr>
          <w:rFonts w:ascii="Calibri" w:hAnsi="Calibri" w:cs="Calibri"/>
          <w:b/>
          <w:sz w:val="22"/>
          <w:szCs w:val="22"/>
        </w:rPr>
        <w:t>00</w:t>
      </w:r>
      <w:r w:rsidR="00186921" w:rsidRPr="00EB52C7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186921" w:rsidRPr="00EB52C7">
        <w:rPr>
          <w:rFonts w:ascii="Calibri" w:hAnsi="Calibri" w:cs="Calibri"/>
          <w:b/>
          <w:sz w:val="22"/>
          <w:szCs w:val="22"/>
        </w:rPr>
        <w:t>ure</w:t>
      </w:r>
      <w:proofErr w:type="gramEnd"/>
      <w:r w:rsidR="002E0CEC" w:rsidRPr="00EB52C7">
        <w:rPr>
          <w:rFonts w:asciiTheme="minorHAnsi" w:hAnsiTheme="minorHAnsi"/>
          <w:sz w:val="22"/>
          <w:szCs w:val="22"/>
        </w:rPr>
        <w:t>.</w:t>
      </w:r>
    </w:p>
    <w:p w14:paraId="6538D045" w14:textId="77777777" w:rsidR="0075402C" w:rsidRPr="0075402C" w:rsidRDefault="0075402C" w:rsidP="0075402C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75402C">
        <w:rPr>
          <w:rFonts w:asciiTheme="minorHAnsi" w:hAnsiTheme="minorHAnsi"/>
          <w:b/>
          <w:color w:val="000000" w:themeColor="text1"/>
          <w:sz w:val="22"/>
          <w:szCs w:val="22"/>
        </w:rPr>
        <w:t>Za pomoč</w:t>
      </w:r>
      <w:r w:rsidRPr="0075402C">
        <w:rPr>
          <w:rFonts w:asciiTheme="minorHAnsi" w:hAnsiTheme="minorHAnsi"/>
          <w:color w:val="000000" w:themeColor="text1"/>
          <w:sz w:val="22"/>
          <w:szCs w:val="22"/>
        </w:rPr>
        <w:t xml:space="preserve"> pri pripravi in oddaji ponudbe se ponudniki lahko obrnejo na spodaj navedene kontaktne osebe ZZZS.</w:t>
      </w:r>
    </w:p>
    <w:tbl>
      <w:tblPr>
        <w:tblpPr w:leftFromText="141" w:rightFromText="141" w:vertAnchor="text" w:tblpXSpec="center" w:tblpY="1"/>
        <w:tblOverlap w:val="never"/>
        <w:tblW w:w="935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843"/>
        <w:gridCol w:w="1843"/>
        <w:gridCol w:w="3402"/>
      </w:tblGrid>
      <w:tr w:rsidR="0075402C" w:rsidRPr="00A104C2" w14:paraId="7287498B" w14:textId="77777777" w:rsidTr="00FD1C41">
        <w:trPr>
          <w:trHeight w:val="3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9AC314" w14:textId="77777777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>Organizacijske enote ZZZS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3AB233" w14:textId="77777777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KONTAKTNA OSEBA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D349DD" w14:textId="77777777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>TELEFON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9C5562A" w14:textId="77777777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/>
                <w:sz w:val="22"/>
                <w:szCs w:val="22"/>
              </w:rPr>
              <w:t>E-MAIL</w:t>
            </w:r>
          </w:p>
        </w:tc>
      </w:tr>
      <w:tr w:rsidR="0075402C" w:rsidRPr="00A104C2" w14:paraId="188C4042" w14:textId="77777777" w:rsidTr="00FD1C41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53DB" w14:textId="77777777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OE Ljubljana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A35B7" w14:textId="77777777" w:rsidR="00FD1C41" w:rsidRDefault="00FD1C41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Veronika</w:t>
            </w:r>
          </w:p>
          <w:p w14:paraId="3F26C3DD" w14:textId="398C365E" w:rsidR="0075402C" w:rsidRPr="00A104C2" w:rsidRDefault="00FD1C41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Pestotnik-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Š</w:t>
            </w:r>
            <w:r w:rsidRP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turm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4BDD1" w14:textId="3C65F33D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(01) </w:t>
            </w:r>
            <w:r w:rsid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2CE2B" w14:textId="5227BBDF" w:rsidR="0075402C" w:rsidRPr="00A104C2" w:rsidRDefault="00FD1C41" w:rsidP="00867C85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</w:t>
            </w:r>
            <w:r w:rsidRP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eronika.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</w:t>
            </w:r>
            <w:r w:rsidRP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estotnik-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</w:t>
            </w:r>
            <w:r w:rsidRP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turm</w:t>
            </w:r>
            <w:r w:rsidR="0075402C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5402C" w:rsidRPr="00A104C2" w14:paraId="7D4CB087" w14:textId="77777777" w:rsidTr="00FD1C41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E889" w14:textId="530E751C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OE</w:t>
            </w:r>
            <w:r w:rsidR="00FD1C4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Novo Mesto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AB153" w14:textId="43BAB1E0" w:rsidR="0075402C" w:rsidRPr="00A104C2" w:rsidRDefault="00FD1C41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Marija Novak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1AA07" w14:textId="539236AB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3D280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7</w:t>
            </w: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)</w:t>
            </w:r>
            <w:r w:rsidR="003D280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39 33 542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7F19" w14:textId="7A72DF4C" w:rsidR="0075402C" w:rsidRPr="00A104C2" w:rsidRDefault="00FD1C41" w:rsidP="00867C85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marija.novak</w:t>
            </w:r>
            <w:r w:rsidR="0075402C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17164B" w:rsidRPr="00A104C2" w14:paraId="1D260BAD" w14:textId="77777777" w:rsidTr="00FD1C41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00676" w14:textId="6929060C" w:rsidR="0017164B" w:rsidRPr="00A104C2" w:rsidRDefault="0017164B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OE Koper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4D307" w14:textId="4BCC141B" w:rsidR="0017164B" w:rsidRDefault="0017164B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 Kariž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09E9D" w14:textId="07877E0D" w:rsidR="0017164B" w:rsidRPr="00A104C2" w:rsidRDefault="0017164B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(05) 66 87 271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DC88" w14:textId="18AF88FB" w:rsidR="0017164B" w:rsidRDefault="0017164B" w:rsidP="00867C85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erika.kariz</w:t>
            </w: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  <w:tr w:rsidR="0075402C" w:rsidRPr="00A104C2" w14:paraId="6A55651E" w14:textId="77777777" w:rsidTr="00FD1C41">
        <w:trPr>
          <w:trHeight w:val="30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DB5FD" w14:textId="722FBD2E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Direkcija - POPMP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B73AB" w14:textId="01F87358" w:rsidR="0075402C" w:rsidRPr="00A104C2" w:rsidRDefault="003D280E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Nataša Prebil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128E8" w14:textId="530875B8" w:rsidR="0075402C" w:rsidRPr="00A104C2" w:rsidRDefault="0075402C" w:rsidP="00867C85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(0</w:t>
            </w:r>
            <w:r w:rsidR="003D280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  <w:r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) </w:t>
            </w:r>
            <w:r w:rsidR="003D280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30 77 773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388D" w14:textId="7D861EAC" w:rsidR="0075402C" w:rsidRPr="00A104C2" w:rsidRDefault="003D280E" w:rsidP="00867C85">
            <w:pPr>
              <w:ind w:left="-1068" w:firstLine="1068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natasa.prebil</w:t>
            </w:r>
            <w:r w:rsidR="0075402C" w:rsidRPr="00A104C2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@zzzs.si</w:t>
            </w:r>
          </w:p>
        </w:tc>
      </w:tr>
    </w:tbl>
    <w:p w14:paraId="2D535C88" w14:textId="2A818172" w:rsidR="00186921" w:rsidRPr="00EB52C7" w:rsidRDefault="003F30B1" w:rsidP="00085EDB">
      <w:pPr>
        <w:pStyle w:val="Noga"/>
        <w:spacing w:before="120"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Ponudb, oddanih p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o preteku roka za oddajo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, ZZZS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pri </w:t>
      </w:r>
      <w:r w:rsidR="004B5DA1" w:rsidRPr="00EB52C7">
        <w:rPr>
          <w:rFonts w:asciiTheme="minorHAnsi" w:hAnsiTheme="minorHAnsi"/>
          <w:i/>
          <w:color w:val="000000" w:themeColor="text1"/>
          <w:sz w:val="22"/>
          <w:szCs w:val="22"/>
        </w:rPr>
        <w:t>tem</w:t>
      </w:r>
      <w:r w:rsidR="004B5DA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javnem naročilu 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ne bo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mogel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več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upoštevati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in se jih izloči iz</w:t>
      </w:r>
      <w:r w:rsidR="00E260D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</w:t>
      </w:r>
      <w:r w:rsidR="00203FF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postopka</w:t>
      </w:r>
      <w:r w:rsidR="00186921" w:rsidRPr="00EB52C7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7940ED4E" w14:textId="258E201B" w:rsidR="006D1626" w:rsidRPr="00EB52C7" w:rsidRDefault="003F30B1" w:rsidP="003F30B1">
      <w:pPr>
        <w:spacing w:after="120"/>
        <w:jc w:val="both"/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</w:pP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 pogodbe v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ocenjeni 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vrednosti nad 10.000</w:t>
      </w:r>
      <w:r w:rsidR="0034476E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,00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EUR brez DDV, ki bodo sklenjene na podlagi tega naročila, bodo morali izbrani ponudniki</w:t>
      </w:r>
      <w:r w:rsidR="00305726" w:rsidRPr="00EB52C7">
        <w:rPr>
          <w:rFonts w:ascii="Calibri" w:hAnsi="Calibri" w:cs="Calibri"/>
          <w:bCs/>
          <w:color w:val="000000" w:themeColor="text1"/>
          <w:sz w:val="22"/>
          <w:szCs w:val="22"/>
        </w:rPr>
        <w:t>, ki so pravne osebe,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pred sklenitvijo pogodbe podati</w:t>
      </w:r>
      <w:r w:rsidR="004B5DA1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še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izjavo o svoji lastniški strukturi in povezanih gospodarskih subjektih, s podatki, ki jih zahteva šesti odstavek 14. člena 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Zakon o integriteti in preprečevanju korupcije</w:t>
      </w:r>
      <w:r w:rsidR="001025C8" w:rsidRPr="00EB52C7">
        <w:rPr>
          <w:rStyle w:val="Sprotnaopomba-sklic"/>
          <w:rFonts w:ascii="Calibri" w:hAnsi="Calibri" w:cs="Calibri"/>
          <w:bCs/>
          <w:color w:val="000000" w:themeColor="text1"/>
          <w:sz w:val="22"/>
          <w:szCs w:val="22"/>
        </w:rPr>
        <w:footnoteReference w:id="11"/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(v nadaljevanju tudi kot: »</w:t>
      </w:r>
      <w:r w:rsidRPr="00EB52C7">
        <w:rPr>
          <w:rFonts w:ascii="Calibri" w:hAnsi="Calibri" w:cs="Calibri"/>
          <w:bCs/>
          <w:color w:val="000000" w:themeColor="text1"/>
          <w:sz w:val="22"/>
          <w:szCs w:val="22"/>
        </w:rPr>
        <w:t>ZIntPK</w:t>
      </w:r>
      <w:r w:rsidR="001025C8" w:rsidRPr="00EB52C7">
        <w:rPr>
          <w:rFonts w:ascii="Calibri" w:hAnsi="Calibri" w:cs="Calibri"/>
          <w:bCs/>
          <w:color w:val="000000" w:themeColor="text1"/>
          <w:sz w:val="22"/>
          <w:szCs w:val="22"/>
        </w:rPr>
        <w:t>«).</w:t>
      </w:r>
    </w:p>
    <w:p w14:paraId="4ADCBC47" w14:textId="04F7E97C" w:rsidR="006D1626" w:rsidRPr="00EB52C7" w:rsidRDefault="00896158" w:rsidP="003F30B1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ZZZS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lahko kadar koli v postopku od ponudnika zahteva predložitev dodatnih dokazil o izpolnjevanju pogojev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za sodelovanje, če je to potrebno za zakonito in pravilno izvedbo postopka</w:t>
      </w:r>
      <w:r w:rsidR="006D162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7CD5AC81" w14:textId="3A93DF41" w:rsidR="00101CA7" w:rsidRPr="00EB52C7" w:rsidRDefault="001971A6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V primeru, da ponudnik katero od listin </w:t>
      </w:r>
      <w:r w:rsidR="00101CA7"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ponudbe </w:t>
      </w:r>
      <w:r w:rsidRPr="00EB52C7">
        <w:rPr>
          <w:rFonts w:asciiTheme="minorHAnsi" w:hAnsiTheme="minorHAnsi"/>
          <w:snapToGrid w:val="0"/>
          <w:color w:val="000000" w:themeColor="text1"/>
          <w:sz w:val="22"/>
          <w:szCs w:val="22"/>
          <w:lang w:eastAsia="en-US"/>
        </w:rPr>
        <w:t xml:space="preserve">predloži v tujem jeziku, bo moral ponudnik na zahtevo </w:t>
      </w:r>
      <w:r w:rsidRPr="00EB52C7">
        <w:rPr>
          <w:rFonts w:asciiTheme="minorHAnsi" w:hAnsiTheme="minorHAnsi"/>
          <w:snapToGrid w:val="0"/>
          <w:sz w:val="22"/>
          <w:szCs w:val="22"/>
          <w:lang w:eastAsia="en-US"/>
        </w:rPr>
        <w:t>ZZZS predložiti njen prevod v slovenski jezik</w:t>
      </w:r>
      <w:r w:rsidR="00101CA7" w:rsidRPr="00EB52C7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</w:p>
    <w:p w14:paraId="469B71DE" w14:textId="77777777" w:rsidR="003F30B1" w:rsidRPr="00EB52C7" w:rsidRDefault="003F30B1" w:rsidP="00A04826">
      <w:pPr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</w:p>
    <w:p w14:paraId="7B26C24E" w14:textId="332469F8" w:rsidR="00101CA7" w:rsidRPr="00EB52C7" w:rsidRDefault="00101CA7" w:rsidP="00101CA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B52C7">
        <w:rPr>
          <w:rFonts w:ascii="Calibri" w:hAnsi="Calibri" w:cs="Calibri"/>
          <w:bCs/>
          <w:color w:val="00B050"/>
          <w:sz w:val="24"/>
          <w:u w:val="single"/>
        </w:rPr>
        <w:t>V. ODPIRANJE</w:t>
      </w:r>
      <w:r w:rsidR="00064131" w:rsidRPr="00EB52C7">
        <w:rPr>
          <w:rFonts w:ascii="Calibri" w:hAnsi="Calibri" w:cs="Calibri"/>
          <w:bCs/>
          <w:color w:val="00B050"/>
          <w:sz w:val="24"/>
          <w:u w:val="single"/>
        </w:rPr>
        <w:t>, PREGLED IN DOPOLNJEVANJE</w:t>
      </w:r>
      <w:r w:rsidRPr="00EB52C7">
        <w:rPr>
          <w:rFonts w:ascii="Calibri" w:hAnsi="Calibri" w:cs="Calibri"/>
          <w:bCs/>
          <w:color w:val="00B050"/>
          <w:sz w:val="24"/>
          <w:u w:val="single"/>
        </w:rPr>
        <w:t xml:space="preserve"> PONUDB</w:t>
      </w:r>
    </w:p>
    <w:p w14:paraId="27F931CE" w14:textId="14D86CC6" w:rsidR="00A44B78" w:rsidRPr="00EB52C7" w:rsidRDefault="0019597C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Odpiranje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ponudb </w:t>
      </w:r>
      <w:r w:rsidR="00882D34"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bo 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>dne</w:t>
      </w:r>
      <w:r w:rsidR="00542913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207F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6</w:t>
      </w:r>
      <w:r w:rsidR="001273B1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207F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2</w:t>
      </w:r>
      <w:r w:rsidR="001273B1">
        <w:rPr>
          <w:rFonts w:ascii="Calibri" w:eastAsia="Calibri" w:hAnsi="Calibri" w:cs="Calibri"/>
          <w:b/>
          <w:bCs/>
          <w:sz w:val="22"/>
          <w:szCs w:val="22"/>
          <w:lang w:eastAsia="en-US"/>
        </w:rPr>
        <w:t>.</w:t>
      </w:r>
      <w:r w:rsidR="00207F12">
        <w:rPr>
          <w:rFonts w:ascii="Calibri" w:eastAsia="Calibri" w:hAnsi="Calibri" w:cs="Calibri"/>
          <w:b/>
          <w:bCs/>
          <w:sz w:val="22"/>
          <w:szCs w:val="22"/>
          <w:lang w:eastAsia="en-US"/>
        </w:rPr>
        <w:t>2026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od</w:t>
      </w:r>
      <w:r w:rsidR="000304A7"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FC5CE8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1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>:</w:t>
      </w:r>
      <w:r w:rsidR="004D2F7F">
        <w:rPr>
          <w:rFonts w:ascii="Calibri" w:eastAsia="Calibri" w:hAnsi="Calibri" w:cs="Calibri"/>
          <w:b/>
          <w:sz w:val="22"/>
          <w:szCs w:val="22"/>
          <w:lang w:eastAsia="en-US"/>
        </w:rPr>
        <w:t>00</w:t>
      </w:r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proofErr w:type="gramStart"/>
      <w:r w:rsidRPr="00EB52C7">
        <w:rPr>
          <w:rFonts w:ascii="Calibri" w:eastAsia="Calibri" w:hAnsi="Calibri" w:cs="Calibri"/>
          <w:b/>
          <w:sz w:val="22"/>
          <w:szCs w:val="22"/>
          <w:lang w:eastAsia="en-US"/>
        </w:rPr>
        <w:t>ur</w:t>
      </w:r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>e</w:t>
      </w:r>
      <w:proofErr w:type="gramEnd"/>
      <w:r w:rsidR="00882D34" w:rsidRPr="00EB52C7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dalje</w:t>
      </w:r>
      <w:r w:rsidRPr="00EB52C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7C073B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 xml:space="preserve">v informacijskem sistemu </w:t>
      </w:r>
      <w:r w:rsidR="004B5DA1" w:rsidRPr="00EB52C7">
        <w:rPr>
          <w:rFonts w:ascii="Calibri" w:eastAsia="Calibri" w:hAnsi="Calibri" w:cs="Calibri"/>
          <w:i/>
          <w:color w:val="000000" w:themeColor="text1"/>
          <w:sz w:val="22"/>
          <w:szCs w:val="22"/>
          <w:lang w:eastAsia="en-US"/>
        </w:rPr>
        <w:t>ZZZS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 (</w:t>
      </w:r>
      <w:r w:rsidR="009C3883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e-</w:t>
      </w:r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 xml:space="preserve">poštni predal </w:t>
      </w:r>
      <w:hyperlink r:id="rId13" w:history="1">
        <w:r w:rsidR="00A44B78" w:rsidRPr="00EB52C7">
          <w:rPr>
            <w:rStyle w:val="Hiperpovezava"/>
            <w:rFonts w:ascii="Calibri" w:eastAsia="Calibri" w:hAnsi="Calibri" w:cs="Calibri"/>
            <w:sz w:val="22"/>
            <w:szCs w:val="22"/>
            <w:lang w:eastAsia="en-US"/>
          </w:rPr>
          <w:t>zdravniki@zzzs.si</w:t>
        </w:r>
      </w:hyperlink>
      <w:r w:rsidR="004B5DA1" w:rsidRPr="00EB52C7">
        <w:rPr>
          <w:rFonts w:ascii="Calibri" w:eastAsia="Calibri" w:hAnsi="Calibri" w:cs="Calibri"/>
          <w:color w:val="000000" w:themeColor="text1"/>
          <w:sz w:val="22"/>
          <w:szCs w:val="22"/>
          <w:lang w:eastAsia="en-US"/>
        </w:rPr>
        <w:t>)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</w:t>
      </w:r>
    </w:p>
    <w:p w14:paraId="645AA1F1" w14:textId="1E3F8DB9" w:rsidR="007438D0" w:rsidRPr="00EB52C7" w:rsidRDefault="00A44B78" w:rsidP="00A44B78">
      <w:pPr>
        <w:spacing w:after="120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Ponudniki bodo ob oddaji e-sporočil v poštni predal (oddaji prijave) prejeli avtomatično sporočilo o prejetju poslane e-pošte.</w:t>
      </w:r>
    </w:p>
    <w:p w14:paraId="5E5DA056" w14:textId="00E229A7" w:rsidR="00882D34" w:rsidRPr="00EB52C7" w:rsidRDefault="00816676" w:rsidP="00A0482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bo po odprtju vseh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prejetih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ponudb 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le-te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pregledal in po potrebi 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(v primeru </w:t>
      </w:r>
      <w:r w:rsidR="00203FF7" w:rsidRPr="00EB52C7">
        <w:rPr>
          <w:rFonts w:ascii="Calibri" w:eastAsia="Calibri" w:hAnsi="Calibri" w:cs="Calibri"/>
          <w:i/>
          <w:iCs/>
          <w:color w:val="000000" w:themeColor="text1"/>
          <w:sz w:val="22"/>
          <w:szCs w:val="22"/>
        </w:rPr>
        <w:t>bistvenih</w:t>
      </w:r>
      <w:r w:rsidR="00203FF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pomanjkljivosti) 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pisno 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zahteval njihovo dopolnitev ali pojasnitev</w:t>
      </w:r>
      <w:r w:rsidR="000C6D37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primernem roku, ki ga sam določi</w:t>
      </w:r>
      <w:r w:rsidR="00882D34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. V primeru, da ponudnik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v danemu roku za dopolnitev oziroma pojasnilo ponudbe, takšne dopolnitve oziroma pojasnila ne posreduje ali pa je le-to neustrezno, </w:t>
      </w:r>
      <w:r w:rsidRPr="00EB52C7">
        <w:rPr>
          <w:rFonts w:ascii="Calibri" w:eastAsia="Calibri" w:hAnsi="Calibri" w:cs="Calibri"/>
          <w:color w:val="000000" w:themeColor="text1"/>
          <w:sz w:val="22"/>
          <w:szCs w:val="22"/>
        </w:rPr>
        <w:t>ZZZS</w:t>
      </w:r>
      <w:r w:rsidR="00064131" w:rsidRPr="00EB52C7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ponudbo takega ponudnika izloči iz postopka in je v predmetnem razpisu ne upošteva.</w:t>
      </w:r>
    </w:p>
    <w:p w14:paraId="1B31D319" w14:textId="123D9B32" w:rsidR="00433926" w:rsidRPr="00EB52C7" w:rsidRDefault="00433926" w:rsidP="00A04826">
      <w:pPr>
        <w:jc w:val="both"/>
        <w:rPr>
          <w:rFonts w:ascii="Calibri" w:hAnsi="Calibri" w:cs="Calibri"/>
          <w:sz w:val="22"/>
          <w:szCs w:val="22"/>
        </w:rPr>
      </w:pPr>
    </w:p>
    <w:p w14:paraId="6CB0EF9E" w14:textId="77777777" w:rsidR="008508F3" w:rsidRPr="000554A5" w:rsidRDefault="008508F3" w:rsidP="008508F3">
      <w:pPr>
        <w:spacing w:after="120"/>
        <w:jc w:val="both"/>
        <w:rPr>
          <w:rFonts w:ascii="Calibri" w:hAnsi="Calibri" w:cs="Calibri"/>
          <w:color w:val="000000"/>
          <w:sz w:val="22"/>
          <w:szCs w:val="22"/>
          <w:u w:val="single"/>
        </w:rPr>
      </w:pPr>
      <w:r w:rsidRPr="000554A5">
        <w:rPr>
          <w:rFonts w:ascii="Calibri" w:hAnsi="Calibri" w:cs="Calibri"/>
          <w:color w:val="000000"/>
          <w:sz w:val="22"/>
          <w:szCs w:val="22"/>
          <w:u w:val="single"/>
        </w:rPr>
        <w:t>VELJAVNOST PONUDBE</w:t>
      </w:r>
      <w:r w:rsidRPr="000554A5">
        <w:rPr>
          <w:rFonts w:ascii="Calibri" w:hAnsi="Calibri" w:cs="Calibri"/>
          <w:color w:val="000000"/>
          <w:sz w:val="22"/>
          <w:szCs w:val="22"/>
        </w:rPr>
        <w:t>:</w:t>
      </w:r>
    </w:p>
    <w:p w14:paraId="5AE57835" w14:textId="22205A6B" w:rsidR="008508F3" w:rsidRPr="000554A5" w:rsidRDefault="008508F3" w:rsidP="008508F3">
      <w:pPr>
        <w:jc w:val="both"/>
        <w:rPr>
          <w:rFonts w:ascii="Calibri" w:hAnsi="Calibri" w:cs="Calibri"/>
          <w:sz w:val="20"/>
          <w:szCs w:val="20"/>
        </w:rPr>
      </w:pPr>
      <w:r w:rsidRPr="000554A5">
        <w:rPr>
          <w:rFonts w:ascii="Calibri" w:hAnsi="Calibri" w:cs="Calibri"/>
          <w:sz w:val="22"/>
          <w:szCs w:val="22"/>
        </w:rPr>
        <w:t xml:space="preserve">Ponudba mora veljati najmanj do </w:t>
      </w:r>
      <w:r w:rsidR="001273B1">
        <w:rPr>
          <w:rFonts w:ascii="Calibri" w:hAnsi="Calibri" w:cs="Calibri"/>
          <w:b/>
          <w:sz w:val="22"/>
          <w:szCs w:val="22"/>
        </w:rPr>
        <w:t>31.3.2026</w:t>
      </w:r>
      <w:r w:rsidRPr="000554A5">
        <w:rPr>
          <w:rFonts w:ascii="Calibri" w:hAnsi="Calibri" w:cs="Calibri"/>
          <w:b/>
          <w:sz w:val="22"/>
          <w:szCs w:val="22"/>
        </w:rPr>
        <w:t>.</w:t>
      </w:r>
    </w:p>
    <w:p w14:paraId="3B6C02DF" w14:textId="77777777" w:rsidR="008508F3" w:rsidRPr="00EB52C7" w:rsidRDefault="008508F3" w:rsidP="00A04826">
      <w:pPr>
        <w:jc w:val="both"/>
        <w:rPr>
          <w:rFonts w:ascii="Calibri" w:hAnsi="Calibri" w:cs="Calibri"/>
          <w:sz w:val="22"/>
          <w:szCs w:val="22"/>
        </w:rPr>
      </w:pPr>
    </w:p>
    <w:p w14:paraId="7215674C" w14:textId="17022963" w:rsidR="001C1B76" w:rsidRPr="005E3B24" w:rsidRDefault="001C1B76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bookmarkStart w:id="28" w:name="_Toc378333589"/>
      <w:r w:rsidRPr="005E3B24">
        <w:rPr>
          <w:rFonts w:ascii="Calibri" w:hAnsi="Calibri" w:cs="Calibri"/>
          <w:bCs/>
          <w:color w:val="00B050"/>
          <w:sz w:val="24"/>
          <w:u w:val="single"/>
        </w:rPr>
        <w:t>V</w:t>
      </w:r>
      <w:r w:rsidR="00AD47C5" w:rsidRPr="005E3B24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5E3B24">
        <w:rPr>
          <w:rFonts w:ascii="Calibri" w:hAnsi="Calibri" w:cs="Calibri"/>
          <w:bCs/>
          <w:color w:val="00B050"/>
          <w:sz w:val="24"/>
          <w:u w:val="single"/>
        </w:rPr>
        <w:t>. IZBIR</w:t>
      </w:r>
      <w:r w:rsidR="00101CA7" w:rsidRPr="005E3B24">
        <w:rPr>
          <w:rFonts w:ascii="Calibri" w:hAnsi="Calibri" w:cs="Calibri"/>
          <w:bCs/>
          <w:color w:val="00B050"/>
          <w:sz w:val="24"/>
          <w:u w:val="single"/>
        </w:rPr>
        <w:t>A PON</w:t>
      </w:r>
      <w:r w:rsidR="003C45A7" w:rsidRPr="005E3B24">
        <w:rPr>
          <w:rFonts w:ascii="Calibri" w:hAnsi="Calibri" w:cs="Calibri"/>
          <w:bCs/>
          <w:color w:val="00B050"/>
          <w:sz w:val="24"/>
          <w:u w:val="single"/>
        </w:rPr>
        <w:t>U</w:t>
      </w:r>
      <w:r w:rsidR="00101CA7" w:rsidRPr="005E3B24">
        <w:rPr>
          <w:rFonts w:ascii="Calibri" w:hAnsi="Calibri" w:cs="Calibri"/>
          <w:bCs/>
          <w:color w:val="00B050"/>
          <w:sz w:val="24"/>
          <w:u w:val="single"/>
        </w:rPr>
        <w:t>DNIKOV ZA IZVEDBO NAROČILA</w:t>
      </w:r>
    </w:p>
    <w:p w14:paraId="11145057" w14:textId="46E7F5DC" w:rsidR="003D280E" w:rsidRPr="00A104C2" w:rsidRDefault="003D280E" w:rsidP="003D280E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ZZZS bo za izvedbo naročila </w:t>
      </w:r>
      <w:r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praviloma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izbral vse ponudnike, ki izpolnjujejo pogoje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za sodelovanje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535AE701" w14:textId="77777777" w:rsidR="003D280E" w:rsidRPr="00A104C2" w:rsidRDefault="003D280E" w:rsidP="003D280E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>ZZZS bo zavrnil ponudbo ponudnika, ki ima z naročikom predhodno že sklenjeno pogodbo za opravljanje istovrstnih storitev.</w:t>
      </w:r>
    </w:p>
    <w:p w14:paraId="615D038D" w14:textId="77777777" w:rsidR="003D280E" w:rsidRPr="00A104C2" w:rsidRDefault="003D280E" w:rsidP="003D280E">
      <w:pPr>
        <w:numPr>
          <w:ilvl w:val="12"/>
          <w:numId w:val="0"/>
        </w:numPr>
        <w:jc w:val="both"/>
        <w:rPr>
          <w:rFonts w:ascii="Calibri" w:hAnsi="Calibri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ZZZS si pridržuje pravico zavrniti določeno število ponudnikov, če bo le teh preveč (glede na načrtovana fin. sredstva, pričakovan obseg potrebnih storitev, zmožnost upravljanja števila pogodb in druge utemeljene razloge). </w:t>
      </w:r>
      <w:r w:rsidRPr="00A104C2">
        <w:rPr>
          <w:rFonts w:ascii="Calibri" w:hAnsi="Calibri"/>
          <w:color w:val="000000" w:themeColor="text1"/>
          <w:sz w:val="22"/>
          <w:szCs w:val="22"/>
        </w:rPr>
        <w:t>V takšnem primeru se izbor ponudnikov med tistimi, ki i</w:t>
      </w:r>
      <w:r w:rsidRPr="00A104C2">
        <w:rPr>
          <w:rFonts w:ascii="Calibri" w:hAnsi="Calibri"/>
          <w:sz w:val="22"/>
          <w:szCs w:val="22"/>
        </w:rPr>
        <w:t>zpolnjujejo pogoje za sodelovanje, izvede po spodaj navedenih pravilih</w:t>
      </w:r>
      <w:r w:rsidRPr="00A104C2">
        <w:rPr>
          <w:rStyle w:val="Sprotnaopomba-sklic"/>
          <w:rFonts w:ascii="Calibri" w:hAnsi="Calibri"/>
          <w:sz w:val="22"/>
          <w:szCs w:val="22"/>
        </w:rPr>
        <w:footnoteReference w:id="12"/>
      </w:r>
      <w:r w:rsidRPr="00A104C2">
        <w:rPr>
          <w:rFonts w:ascii="Calibri" w:hAnsi="Calibri"/>
          <w:sz w:val="22"/>
          <w:szCs w:val="22"/>
        </w:rPr>
        <w:t>:</w:t>
      </w:r>
    </w:p>
    <w:p w14:paraId="485E3188" w14:textId="77777777" w:rsidR="003D280E" w:rsidRPr="00A104C2" w:rsidRDefault="003D280E" w:rsidP="003D280E">
      <w:pPr>
        <w:spacing w:after="120"/>
        <w:ind w:left="851" w:hanging="284"/>
        <w:jc w:val="both"/>
        <w:rPr>
          <w:rFonts w:ascii="Calibri" w:hAnsi="Calibri"/>
          <w:color w:val="000000"/>
          <w:sz w:val="22"/>
          <w:szCs w:val="22"/>
        </w:rPr>
      </w:pPr>
      <w:bookmarkStart w:id="29" w:name="_Hlk22045086"/>
      <w:r w:rsidRPr="00A104C2">
        <w:rPr>
          <w:rFonts w:ascii="Calibri" w:hAnsi="Calibri"/>
          <w:sz w:val="22"/>
          <w:szCs w:val="22"/>
        </w:rPr>
        <w:t>-</w:t>
      </w:r>
      <w:r w:rsidRPr="00A104C2">
        <w:rPr>
          <w:rFonts w:ascii="Calibri" w:hAnsi="Calibri" w:cs="Calibri"/>
          <w:sz w:val="22"/>
          <w:szCs w:val="22"/>
        </w:rPr>
        <w:t xml:space="preserve"> </w:t>
      </w:r>
      <w:bookmarkEnd w:id="29"/>
      <w:r w:rsidRPr="00A104C2">
        <w:rPr>
          <w:rFonts w:ascii="Calibri" w:hAnsi="Calibri" w:cs="Calibri"/>
          <w:sz w:val="22"/>
          <w:szCs w:val="22"/>
        </w:rPr>
        <w:tab/>
      </w:r>
      <w:r w:rsidRPr="00A104C2">
        <w:rPr>
          <w:rFonts w:ascii="Calibri" w:hAnsi="Calibri"/>
          <w:color w:val="000000"/>
          <w:sz w:val="22"/>
          <w:szCs w:val="22"/>
        </w:rPr>
        <w:t xml:space="preserve">imajo prednost ponudniki, ki imajo že opravljen strokovni izpit iz splošnega upravnega postopka II. stopnje v Republiki Sloveniji, </w:t>
      </w:r>
      <w:r w:rsidRPr="00A104C2">
        <w:rPr>
          <w:rFonts w:ascii="Calibri" w:hAnsi="Calibri"/>
          <w:i/>
          <w:color w:val="000000"/>
          <w:sz w:val="22"/>
          <w:szCs w:val="22"/>
        </w:rPr>
        <w:t>med njimi</w:t>
      </w:r>
      <w:r w:rsidRPr="00A104C2">
        <w:rPr>
          <w:rFonts w:ascii="Calibri" w:hAnsi="Calibri"/>
          <w:color w:val="000000"/>
          <w:sz w:val="22"/>
          <w:szCs w:val="22"/>
        </w:rPr>
        <w:t xml:space="preserve"> pa tisti ponudniki, ki so po izobrazbi zdravnik specialist medicine dela, prometa in športa, specialist družinske medicine ali specialist splošne medicine.</w:t>
      </w:r>
    </w:p>
    <w:p w14:paraId="609F0B2A" w14:textId="77777777" w:rsidR="003D280E" w:rsidRDefault="003D280E" w:rsidP="003D280E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ZZZS si </w:t>
      </w:r>
      <w:r w:rsidRPr="00A104C2">
        <w:rPr>
          <w:rFonts w:asciiTheme="minorHAnsi" w:hAnsiTheme="minorHAnsi"/>
          <w:b/>
          <w:bCs/>
          <w:color w:val="000000" w:themeColor="text1"/>
          <w:sz w:val="22"/>
          <w:szCs w:val="22"/>
        </w:rPr>
        <w:t>pridržuje pravico zavrniti</w:t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 xml:space="preserve"> določenega ponudnika (tudi če ni preveč prijavljenih ponudnikov), če ima naročni za to utemeljene razloge </w:t>
      </w:r>
      <w:r w:rsidRPr="00A104C2">
        <w:rPr>
          <w:rStyle w:val="Sprotnaopomba-sklic"/>
          <w:rFonts w:ascii="Calibri" w:hAnsi="Calibri"/>
          <w:sz w:val="22"/>
          <w:szCs w:val="22"/>
        </w:rPr>
        <w:footnoteReference w:id="13"/>
      </w:r>
      <w:r w:rsidRPr="00A104C2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2BBEF4DD" w14:textId="44344886" w:rsidR="003D280E" w:rsidRPr="001F48BE" w:rsidRDefault="003D280E" w:rsidP="001F48BE">
      <w:pPr>
        <w:jc w:val="both"/>
        <w:rPr>
          <w:rFonts w:ascii="Calibri" w:hAnsi="Calibri" w:cs="Calibri"/>
          <w:i/>
          <w:iCs/>
          <w:color w:val="000000" w:themeColor="text1"/>
          <w:sz w:val="22"/>
          <w:szCs w:val="22"/>
        </w:rPr>
      </w:pPr>
      <w:r w:rsidRPr="00A104C2">
        <w:rPr>
          <w:rFonts w:asciiTheme="minorHAnsi" w:hAnsiTheme="minorHAnsi"/>
          <w:color w:val="000000" w:themeColor="text1"/>
          <w:sz w:val="22"/>
          <w:szCs w:val="22"/>
          <w:lang w:eastAsia="en-US"/>
        </w:rPr>
        <w:t>Odločitev o izboru ponudnikov bo ZZZS praviloma sprejel v roku 15 dni od poteka roka za oddajo ponudb.</w:t>
      </w:r>
    </w:p>
    <w:p w14:paraId="7FB7FC77" w14:textId="43A248C6" w:rsidR="00DD126D" w:rsidRPr="00EB52C7" w:rsidRDefault="00DD126D" w:rsidP="00B00627">
      <w:pPr>
        <w:pStyle w:val="Naslov1"/>
        <w:spacing w:before="0" w:after="120"/>
        <w:rPr>
          <w:rFonts w:ascii="Calibri" w:hAnsi="Calibri" w:cs="Calibri"/>
          <w:bCs/>
          <w:color w:val="00B050"/>
          <w:sz w:val="24"/>
          <w:u w:val="single"/>
        </w:rPr>
      </w:pPr>
      <w:r w:rsidRPr="00EB52C7">
        <w:rPr>
          <w:rFonts w:ascii="Calibri" w:hAnsi="Calibri" w:cs="Calibri"/>
          <w:bCs/>
          <w:color w:val="00B050"/>
          <w:sz w:val="24"/>
          <w:u w:val="single"/>
        </w:rPr>
        <w:lastRenderedPageBreak/>
        <w:t>V</w:t>
      </w:r>
      <w:r w:rsidR="001C1B76" w:rsidRPr="00EB52C7">
        <w:rPr>
          <w:rFonts w:ascii="Calibri" w:hAnsi="Calibri" w:cs="Calibri"/>
          <w:bCs/>
          <w:color w:val="00B050"/>
          <w:sz w:val="24"/>
          <w:u w:val="single"/>
        </w:rPr>
        <w:t>I</w:t>
      </w:r>
      <w:r w:rsidR="00ED6EF7" w:rsidRPr="00EB52C7">
        <w:rPr>
          <w:rFonts w:ascii="Calibri" w:hAnsi="Calibri" w:cs="Calibri"/>
          <w:bCs/>
          <w:color w:val="00B050"/>
          <w:sz w:val="24"/>
          <w:u w:val="single"/>
        </w:rPr>
        <w:t>I</w:t>
      </w:r>
      <w:r w:rsidRPr="00EB52C7">
        <w:rPr>
          <w:rFonts w:ascii="Calibri" w:hAnsi="Calibri" w:cs="Calibri"/>
          <w:bCs/>
          <w:color w:val="00B050"/>
          <w:sz w:val="24"/>
          <w:u w:val="single"/>
        </w:rPr>
        <w:t xml:space="preserve">. SKLENITEV </w:t>
      </w:r>
      <w:r w:rsidR="001C1B76" w:rsidRPr="00EB52C7">
        <w:rPr>
          <w:rFonts w:ascii="Calibri" w:hAnsi="Calibri" w:cs="Calibri"/>
          <w:bCs/>
          <w:color w:val="00B050"/>
          <w:sz w:val="24"/>
          <w:u w:val="single"/>
        </w:rPr>
        <w:t>POGODBE</w:t>
      </w:r>
    </w:p>
    <w:p w14:paraId="0A568411" w14:textId="7005AA3C" w:rsidR="00DC5C35" w:rsidRPr="00EB52C7" w:rsidRDefault="00816676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sz w:val="22"/>
          <w:szCs w:val="22"/>
        </w:rPr>
        <w:t>ZZZS</w:t>
      </w:r>
      <w:r w:rsidR="00B00627" w:rsidRPr="00EB52C7">
        <w:rPr>
          <w:rFonts w:asciiTheme="minorHAnsi" w:hAnsiTheme="minorHAnsi"/>
          <w:sz w:val="22"/>
          <w:szCs w:val="22"/>
        </w:rPr>
        <w:t xml:space="preserve"> bo </w:t>
      </w:r>
      <w:r w:rsidR="000558CE" w:rsidRPr="00EB52C7">
        <w:rPr>
          <w:rFonts w:asciiTheme="minorHAnsi" w:hAnsiTheme="minorHAnsi"/>
          <w:sz w:val="22"/>
          <w:szCs w:val="22"/>
        </w:rPr>
        <w:t>z izbrani</w:t>
      </w:r>
      <w:r w:rsidR="00A01E42">
        <w:rPr>
          <w:rFonts w:asciiTheme="minorHAnsi" w:hAnsiTheme="minorHAnsi"/>
          <w:sz w:val="22"/>
          <w:szCs w:val="22"/>
        </w:rPr>
        <w:t>mi</w:t>
      </w:r>
      <w:r w:rsidR="00B00627" w:rsidRPr="00EB52C7">
        <w:rPr>
          <w:rFonts w:asciiTheme="minorHAnsi" w:hAnsiTheme="minorHAnsi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ponudnik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>i</w:t>
      </w:r>
      <w:r w:rsidR="000558C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>sklenil pogodbe</w:t>
      </w:r>
      <w:r w:rsidR="00125231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za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izvedb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o</w:t>
      </w:r>
      <w:r w:rsidR="00B0062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tega naročil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a, in sicer za obdobje </w:t>
      </w:r>
      <w:r w:rsidR="00EC676E" w:rsidRPr="00EB52C7">
        <w:rPr>
          <w:rFonts w:asciiTheme="minorHAnsi" w:hAnsiTheme="minorHAnsi"/>
          <w:color w:val="000000" w:themeColor="text1"/>
          <w:sz w:val="22"/>
          <w:szCs w:val="22"/>
        </w:rPr>
        <w:t>od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sklenitve</w:t>
      </w:r>
      <w:r w:rsidR="00DC5C35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9C318E"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AA075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>do izteka leta 202</w:t>
      </w:r>
      <w:r w:rsidR="00F606FC" w:rsidRPr="00EB52C7">
        <w:rPr>
          <w:rFonts w:asciiTheme="minorHAnsi" w:hAnsiTheme="minorHAnsi"/>
          <w:color w:val="000000" w:themeColor="text1"/>
          <w:sz w:val="22"/>
          <w:szCs w:val="22"/>
        </w:rPr>
        <w:t>8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(z možnostjo predčasnega prenehanja za obe pogodbeni strani)</w:t>
      </w:r>
      <w:r w:rsidR="00896158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6E53191E" w14:textId="70F3D534" w:rsidR="002F420E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color w:val="FF0000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V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 xml:space="preserve"> sklenjenih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pogodbah, ne bo opredeljene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 posamezne pogodbe, bo pa v njih opredeljena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vrednost. Celotna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dejanska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pogodbena vrednost po izteku posamezne pogodbe</w:t>
      </w:r>
      <w:r w:rsidR="005F35E7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(oz. že pred iztekom)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je lahko tudi višja ali nižja od prvotne </w:t>
      </w: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vrednosti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  <w:bookmarkStart w:id="30" w:name="_Hlk56596937"/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V nobenem primeru pa </w:t>
      </w:r>
      <w:r w:rsidR="00920D65" w:rsidRPr="00EB52C7">
        <w:rPr>
          <w:rFonts w:asciiTheme="minorHAnsi" w:hAnsiTheme="minorHAnsi"/>
          <w:bCs/>
          <w:i/>
          <w:iCs/>
          <w:color w:val="000000" w:themeColor="text1"/>
          <w:sz w:val="22"/>
          <w:szCs w:val="22"/>
        </w:rPr>
        <w:t>dejanska</w:t>
      </w:r>
      <w:r w:rsidR="00920D65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vrednost pogodbe v posameznem koledarskem letu ne sme preseči za ta namen zagotovljenih sredstev naročnika.</w:t>
      </w:r>
      <w:bookmarkEnd w:id="30"/>
    </w:p>
    <w:p w14:paraId="74F275BE" w14:textId="284184A8" w:rsidR="00DC5C35" w:rsidRPr="00EB52C7" w:rsidRDefault="00DC5C35" w:rsidP="00DC5C35">
      <w:pPr>
        <w:numPr>
          <w:ilvl w:val="12"/>
          <w:numId w:val="0"/>
        </w:numPr>
        <w:spacing w:after="120"/>
        <w:jc w:val="both"/>
        <w:rPr>
          <w:rFonts w:asciiTheme="minorHAnsi" w:hAnsiTheme="minorHAnsi"/>
          <w:bCs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i/>
          <w:iCs/>
          <w:color w:val="000000" w:themeColor="text1"/>
          <w:sz w:val="22"/>
          <w:szCs w:val="22"/>
        </w:rPr>
        <w:t>Ocenjena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vrednost posamezne pogodbe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>določi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upoštevaje višino načrtovanih</w:t>
      </w:r>
      <w:r w:rsidR="004219F6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56F7A" w:rsidRPr="00EB52C7">
        <w:rPr>
          <w:rFonts w:asciiTheme="minorHAnsi" w:hAnsiTheme="minorHAnsi"/>
          <w:color w:val="000000" w:themeColor="text1"/>
          <w:sz w:val="22"/>
          <w:szCs w:val="22"/>
        </w:rPr>
        <w:t>fin.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sredstev</w:t>
      </w:r>
      <w:r w:rsidR="00C61E3B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ZZZS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45633" w:rsidRPr="00EB52C7">
        <w:rPr>
          <w:rFonts w:asciiTheme="minorHAnsi" w:hAnsiTheme="minorHAnsi"/>
          <w:color w:val="000000" w:themeColor="text1"/>
          <w:sz w:val="22"/>
          <w:szCs w:val="22"/>
        </w:rPr>
        <w:t>za celotno pogodbeno obdobje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, </w:t>
      </w:r>
      <w:bookmarkStart w:id="31" w:name="_Hlk55829744"/>
      <w:r w:rsidRPr="00EB52C7">
        <w:rPr>
          <w:rFonts w:asciiTheme="minorHAnsi" w:hAnsiTheme="minorHAnsi"/>
          <w:color w:val="000000" w:themeColor="text1"/>
          <w:sz w:val="22"/>
          <w:szCs w:val="22"/>
        </w:rPr>
        <w:t>števil</w:t>
      </w:r>
      <w:r w:rsidR="00A01E42">
        <w:rPr>
          <w:rFonts w:asciiTheme="minorHAnsi" w:hAnsiTheme="minorHAnsi"/>
          <w:color w:val="000000" w:themeColor="text1"/>
          <w:sz w:val="22"/>
          <w:szCs w:val="22"/>
        </w:rPr>
        <w:t>o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izbranih ponudnikov</w:t>
      </w:r>
      <w:bookmarkEnd w:id="31"/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,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števil</w:t>
      </w:r>
      <w:r w:rsidR="00A01E42">
        <w:rPr>
          <w:rFonts w:asciiTheme="minorHAnsi" w:hAnsiTheme="minorHAnsi"/>
          <w:bCs/>
          <w:color w:val="000000" w:themeColor="text1"/>
          <w:sz w:val="22"/>
          <w:szCs w:val="22"/>
        </w:rPr>
        <w:t>o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ponudnikov, ki bodo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predvidoma </w:t>
      </w:r>
      <w:r w:rsidR="00F20B47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izbrani v bodočih tovrstnih razpisih za to časovno obdobje, 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obseg realiziranih storitev ponudnik</w:t>
      </w:r>
      <w:r w:rsidR="00EC676E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ov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v dosedanjem sodelovanju z ZZZS,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predviden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obseg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potreb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e </w:t>
      </w:r>
      <w:r w:rsidR="00655AE4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po storitv</w:t>
      </w:r>
      <w:r w:rsidR="00C61E3B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ah</w:t>
      </w:r>
      <w:r w:rsidR="00A01E42" w:rsidRPr="00A01E42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A01E42" w:rsidRPr="00A104C2">
        <w:rPr>
          <w:rFonts w:asciiTheme="minorHAnsi" w:hAnsiTheme="minorHAnsi"/>
          <w:bCs/>
          <w:color w:val="000000" w:themeColor="text1"/>
          <w:sz w:val="22"/>
          <w:szCs w:val="22"/>
        </w:rPr>
        <w:t>določenega profila izobrazbe izvedbenega kadra</w:t>
      </w:r>
      <w:r w:rsidR="00A01E42">
        <w:rPr>
          <w:rFonts w:asciiTheme="minorHAnsi" w:hAnsiTheme="minorHAnsi"/>
          <w:bCs/>
          <w:color w:val="000000" w:themeColor="text1"/>
          <w:sz w:val="22"/>
          <w:szCs w:val="22"/>
        </w:rPr>
        <w:t>,</w:t>
      </w:r>
      <w:r w:rsidRPr="00EB52C7">
        <w:rPr>
          <w:rFonts w:asciiTheme="minorHAnsi" w:hAnsiTheme="minorHAnsi"/>
          <w:bCs/>
          <w:color w:val="000000" w:themeColor="text1"/>
          <w:sz w:val="22"/>
          <w:szCs w:val="22"/>
        </w:rPr>
        <w:t xml:space="preserve"> </w:t>
      </w:r>
      <w:r w:rsidR="004C0B60" w:rsidRPr="00EB52C7">
        <w:rPr>
          <w:rFonts w:asciiTheme="minorHAnsi" w:hAnsiTheme="minorHAnsi"/>
          <w:bCs/>
          <w:color w:val="000000" w:themeColor="text1"/>
          <w:sz w:val="22"/>
          <w:szCs w:val="22"/>
        </w:rPr>
        <w:t>ter druge morebitne relevantne okoliščine.</w:t>
      </w:r>
    </w:p>
    <w:p w14:paraId="6E54C326" w14:textId="4F146585" w:rsidR="008825F1" w:rsidRPr="00EB52C7" w:rsidRDefault="00896158" w:rsidP="009E301F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EB52C7">
        <w:rPr>
          <w:rFonts w:asciiTheme="minorHAnsi" w:hAnsiTheme="minorHAnsi"/>
          <w:color w:val="000000" w:themeColor="text1"/>
          <w:sz w:val="22"/>
          <w:szCs w:val="22"/>
        </w:rPr>
        <w:t>Pogodb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FA08E0"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se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sklep</w:t>
      </w:r>
      <w:r w:rsidR="001149E8">
        <w:rPr>
          <w:rFonts w:asciiTheme="minorHAnsi" w:hAnsiTheme="minorHAnsi"/>
          <w:color w:val="000000" w:themeColor="text1"/>
          <w:sz w:val="22"/>
          <w:szCs w:val="22"/>
        </w:rPr>
        <w:t>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na podlagi priložen</w:t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>ega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 xml:space="preserve"> vzorc</w:t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 xml:space="preserve">a </w:t>
      </w:r>
      <w:r w:rsidRPr="00EB52C7">
        <w:rPr>
          <w:rFonts w:asciiTheme="minorHAnsi" w:hAnsiTheme="minorHAnsi"/>
          <w:color w:val="000000" w:themeColor="text1"/>
          <w:sz w:val="22"/>
          <w:szCs w:val="22"/>
        </w:rPr>
        <w:t>pogodbe</w:t>
      </w:r>
      <w:r w:rsidR="00185E51" w:rsidRPr="00164C71">
        <w:rPr>
          <w:rStyle w:val="Sprotnaopomba-sklic"/>
          <w:rFonts w:asciiTheme="minorHAnsi" w:hAnsiTheme="minorHAnsi" w:cstheme="minorHAnsi"/>
          <w:color w:val="000000" w:themeColor="text1"/>
          <w:sz w:val="22"/>
          <w:szCs w:val="22"/>
        </w:rPr>
        <w:footnoteReference w:id="14"/>
      </w:r>
      <w:r w:rsidR="00185E51"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41E34A07" w14:textId="00618E13" w:rsidR="00CC390B" w:rsidRPr="00EB52C7" w:rsidRDefault="0002039D" w:rsidP="0002039D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 xml:space="preserve">Izbrani </w:t>
      </w:r>
      <w:r w:rsidR="001149E8">
        <w:rPr>
          <w:rFonts w:ascii="Calibri" w:hAnsi="Calibri" w:cs="Calibri"/>
          <w:sz w:val="22"/>
          <w:szCs w:val="22"/>
        </w:rPr>
        <w:t>p</w:t>
      </w:r>
      <w:r w:rsidRPr="00EB52C7">
        <w:rPr>
          <w:rFonts w:ascii="Calibri" w:hAnsi="Calibri" w:cs="Calibri"/>
          <w:sz w:val="22"/>
          <w:szCs w:val="22"/>
        </w:rPr>
        <w:t>onudnik, ki bo z ZZZS sklenil pogodb</w:t>
      </w:r>
      <w:r w:rsidR="00185E51">
        <w:rPr>
          <w:rFonts w:ascii="Calibri" w:hAnsi="Calibri" w:cs="Calibri"/>
          <w:sz w:val="22"/>
          <w:szCs w:val="22"/>
        </w:rPr>
        <w:t>o</w:t>
      </w:r>
      <w:r w:rsidRPr="00EB52C7">
        <w:rPr>
          <w:rFonts w:ascii="Calibri" w:hAnsi="Calibri" w:cs="Calibri"/>
          <w:sz w:val="22"/>
          <w:szCs w:val="22"/>
        </w:rPr>
        <w:t>, lahko v ča</w:t>
      </w:r>
      <w:r w:rsidR="00CC390B" w:rsidRPr="00EB52C7">
        <w:rPr>
          <w:rFonts w:ascii="Calibri" w:hAnsi="Calibri" w:cs="Calibri"/>
          <w:sz w:val="22"/>
          <w:szCs w:val="22"/>
        </w:rPr>
        <w:t xml:space="preserve">su </w:t>
      </w:r>
      <w:r w:rsidRPr="00EB52C7">
        <w:rPr>
          <w:rFonts w:ascii="Calibri" w:hAnsi="Calibri" w:cs="Calibri"/>
          <w:sz w:val="22"/>
          <w:szCs w:val="22"/>
        </w:rPr>
        <w:t xml:space="preserve"> veljavnosti le-te preide iz ene vrste pogodbe v drugo</w:t>
      </w:r>
      <w:r w:rsidR="00E4188D" w:rsidRPr="00EB52C7">
        <w:rPr>
          <w:rFonts w:ascii="Calibri" w:hAnsi="Calibri" w:cs="Calibri"/>
          <w:sz w:val="22"/>
          <w:szCs w:val="22"/>
        </w:rPr>
        <w:t>. Navedeno velja zgolj za naslednje prehode:</w:t>
      </w:r>
    </w:p>
    <w:p w14:paraId="38FDA2CF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iz sklenjene pogodbe z registrirano dejavnsost (velja zgolj za s.p.) v pogodbo za fizične osebe;</w:t>
      </w:r>
    </w:p>
    <w:p w14:paraId="755BC34D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iz sklenjene pogodbe za fizično osebo v pogodbo z registrirano dejavnsost (velja zgolj za s.p.);</w:t>
      </w:r>
    </w:p>
    <w:p w14:paraId="5C605496" w14:textId="77777777" w:rsidR="00185E51" w:rsidRPr="00A104C2" w:rsidRDefault="00185E51" w:rsidP="00185E51">
      <w:pPr>
        <w:pStyle w:val="Odstavekseznama"/>
        <w:numPr>
          <w:ilvl w:val="0"/>
          <w:numId w:val="26"/>
        </w:numPr>
        <w:tabs>
          <w:tab w:val="num" w:pos="709"/>
        </w:tabs>
        <w:spacing w:after="120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104C2">
        <w:rPr>
          <w:rFonts w:ascii="Calibri" w:hAnsi="Calibri" w:cs="Calibri"/>
          <w:sz w:val="22"/>
          <w:szCs w:val="22"/>
        </w:rPr>
        <w:t>za vse primere univerzalnega pravnega nasledstva.</w:t>
      </w:r>
    </w:p>
    <w:p w14:paraId="36258E2E" w14:textId="46601C97" w:rsidR="00C33D50" w:rsidRPr="00417670" w:rsidRDefault="00E4188D" w:rsidP="00417670">
      <w:pPr>
        <w:tabs>
          <w:tab w:val="num" w:pos="709"/>
        </w:tabs>
        <w:jc w:val="both"/>
        <w:rPr>
          <w:rFonts w:ascii="Calibri" w:hAnsi="Calibri" w:cs="Calibri"/>
          <w:sz w:val="22"/>
          <w:szCs w:val="22"/>
        </w:rPr>
      </w:pPr>
      <w:r w:rsidRPr="00EB52C7">
        <w:rPr>
          <w:rFonts w:ascii="Calibri" w:hAnsi="Calibri" w:cs="Calibri"/>
          <w:sz w:val="22"/>
          <w:szCs w:val="22"/>
        </w:rPr>
        <w:t>Za sam prehod, pa morajo seveda biti izpolnjeni pogoji za sklenitev takšne pogodbe tako na strani ZZZS kot izbranega ponudnika.</w:t>
      </w:r>
      <w:bookmarkEnd w:id="28"/>
    </w:p>
    <w:p w14:paraId="5923FC22" w14:textId="77777777" w:rsidR="00E075FA" w:rsidRPr="00EB52C7" w:rsidRDefault="00E075FA" w:rsidP="00E075FA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169D3E5F" w14:textId="1C0D2F8A" w:rsidR="0003306A" w:rsidRPr="00EB52C7" w:rsidRDefault="00410A0F" w:rsidP="001D3601">
      <w:pPr>
        <w:ind w:left="5760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Generalni direktor</w:t>
      </w:r>
    </w:p>
    <w:p w14:paraId="296E87AC" w14:textId="0A519FE6" w:rsidR="006B2E69" w:rsidRPr="00EB52C7" w:rsidRDefault="006B2E69" w:rsidP="00BD0995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Pr="00EB52C7">
        <w:rPr>
          <w:rFonts w:ascii="Calibri" w:hAnsi="Calibri" w:cs="Calibri"/>
          <w:color w:val="000000" w:themeColor="text1"/>
          <w:sz w:val="17"/>
          <w:szCs w:val="17"/>
        </w:rPr>
        <w:t>(žig)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BD0995"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 xml:space="preserve"> …………………………</w:t>
      </w:r>
      <w:r w:rsidR="0089723E" w:rsidRPr="00EB52C7">
        <w:rPr>
          <w:rFonts w:ascii="Calibri" w:hAnsi="Calibri" w:cs="Calibri"/>
          <w:color w:val="000000" w:themeColor="text1"/>
          <w:sz w:val="22"/>
          <w:szCs w:val="22"/>
        </w:rPr>
        <w:t>………….</w:t>
      </w:r>
    </w:p>
    <w:p w14:paraId="3640D904" w14:textId="705A1D9A" w:rsidR="00061C0B" w:rsidRPr="00EB52C7" w:rsidRDefault="004638C7" w:rsidP="001D3601">
      <w:pPr>
        <w:rPr>
          <w:rFonts w:ascii="Calibri" w:hAnsi="Calibri" w:cs="Calibri"/>
          <w:color w:val="000000" w:themeColor="text1"/>
          <w:sz w:val="22"/>
          <w:szCs w:val="22"/>
        </w:rPr>
      </w:pP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EB52C7">
        <w:rPr>
          <w:rFonts w:ascii="Calibri" w:hAnsi="Calibri" w:cs="Calibri"/>
          <w:color w:val="000000" w:themeColor="text1"/>
          <w:sz w:val="22"/>
          <w:szCs w:val="22"/>
        </w:rPr>
        <w:tab/>
      </w:r>
      <w:r w:rsidR="00410A0F">
        <w:rPr>
          <w:rFonts w:ascii="Calibri" w:hAnsi="Calibri" w:cs="Calibri"/>
          <w:color w:val="000000" w:themeColor="text1"/>
          <w:sz w:val="22"/>
          <w:szCs w:val="22"/>
        </w:rPr>
        <w:t>mag. Robert Ljoljo</w:t>
      </w:r>
    </w:p>
    <w:p w14:paraId="7C98F3AD" w14:textId="77777777" w:rsidR="008F526B" w:rsidRPr="00EB52C7" w:rsidRDefault="008F526B" w:rsidP="001D3601">
      <w:pPr>
        <w:rPr>
          <w:rFonts w:ascii="Calibri" w:hAnsi="Calibri" w:cs="Calibri"/>
          <w:color w:val="000000" w:themeColor="text1"/>
          <w:sz w:val="20"/>
          <w:szCs w:val="20"/>
        </w:rPr>
      </w:pPr>
    </w:p>
    <w:p w14:paraId="3512249A" w14:textId="3A0012BC" w:rsidR="001D3601" w:rsidRPr="00EB52C7" w:rsidRDefault="001D3601" w:rsidP="001D3601">
      <w:pPr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>Priloge:</w:t>
      </w:r>
      <w:r w:rsidR="0008381C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3EF4D62F" w14:textId="64AFACF5" w:rsidR="00DB0256" w:rsidRPr="00EB52C7" w:rsidRDefault="001D3601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="004B7780" w:rsidRPr="00EB52C7">
        <w:rPr>
          <w:rFonts w:ascii="Calibri" w:hAnsi="Calibri" w:cs="Calibri"/>
          <w:color w:val="000000" w:themeColor="text1"/>
          <w:sz w:val="20"/>
          <w:szCs w:val="20"/>
        </w:rPr>
        <w:t>S-1 »Prijava«</w:t>
      </w:r>
    </w:p>
    <w:p w14:paraId="758330A1" w14:textId="44ED27C5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S-2 »Sklep«</w:t>
      </w:r>
    </w:p>
    <w:p w14:paraId="29B8E9F1" w14:textId="7531F2AD" w:rsidR="004B7780" w:rsidRPr="00EB52C7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  <w:r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142AF1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Obrazec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S-3 »Vzorec pogodbe za reg</w:t>
      </w:r>
      <w:r w:rsidR="002A6590" w:rsidRPr="00EB52C7">
        <w:rPr>
          <w:rFonts w:ascii="Calibri" w:hAnsi="Calibri" w:cs="Calibri"/>
          <w:color w:val="000000" w:themeColor="text1"/>
          <w:sz w:val="20"/>
          <w:szCs w:val="20"/>
        </w:rPr>
        <w:t xml:space="preserve">. </w:t>
      </w:r>
      <w:r w:rsidRPr="00EB52C7">
        <w:rPr>
          <w:rFonts w:ascii="Calibri" w:hAnsi="Calibri" w:cs="Calibri"/>
          <w:color w:val="000000" w:themeColor="text1"/>
          <w:sz w:val="20"/>
          <w:szCs w:val="20"/>
        </w:rPr>
        <w:t>dejavnost«</w:t>
      </w:r>
    </w:p>
    <w:p w14:paraId="676BB9C9" w14:textId="3E5DE333" w:rsidR="004B7780" w:rsidRPr="006A572D" w:rsidRDefault="004B7780" w:rsidP="009119D4">
      <w:pPr>
        <w:ind w:left="567" w:hanging="283"/>
        <w:rPr>
          <w:rFonts w:ascii="Calibri" w:hAnsi="Calibri" w:cs="Calibri"/>
          <w:color w:val="000000" w:themeColor="text1"/>
          <w:sz w:val="20"/>
          <w:szCs w:val="20"/>
        </w:rPr>
      </w:pPr>
    </w:p>
    <w:sectPr w:rsidR="004B7780" w:rsidRPr="006A572D" w:rsidSect="003375A6">
      <w:headerReference w:type="default" r:id="rId14"/>
      <w:footerReference w:type="default" r:id="rId15"/>
      <w:pgSz w:w="11907" w:h="16834" w:code="9"/>
      <w:pgMar w:top="1418" w:right="1275" w:bottom="851" w:left="1276" w:header="851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1F731" w14:textId="77777777" w:rsidR="00B70702" w:rsidRDefault="00B70702">
      <w:r>
        <w:separator/>
      </w:r>
    </w:p>
  </w:endnote>
  <w:endnote w:type="continuationSeparator" w:id="0">
    <w:p w14:paraId="6DB2CC3D" w14:textId="77777777" w:rsidR="00B70702" w:rsidRDefault="00B7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9845" w14:textId="6CA4EB1C" w:rsidR="00B70702" w:rsidRPr="00C96759" w:rsidRDefault="00B70702" w:rsidP="0064737E">
    <w:pPr>
      <w:pStyle w:val="Noga"/>
      <w:pBdr>
        <w:top w:val="single" w:sz="4" w:space="1" w:color="auto"/>
      </w:pBdr>
      <w:jc w:val="both"/>
      <w:rPr>
        <w:rFonts w:ascii="Calibri" w:hAnsi="Calibri" w:cs="Calibri"/>
        <w:i/>
        <w:sz w:val="17"/>
        <w:szCs w:val="17"/>
      </w:rPr>
    </w:pPr>
    <w:r w:rsidRPr="00C96759">
      <w:rPr>
        <w:rFonts w:ascii="Calibri" w:hAnsi="Calibri" w:cs="Calibri"/>
        <w:i/>
        <w:sz w:val="17"/>
        <w:szCs w:val="17"/>
      </w:rPr>
      <w:tab/>
      <w:t xml:space="preserve">Stran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PAGE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2</w:t>
    </w:r>
    <w:r w:rsidRPr="00C96759">
      <w:rPr>
        <w:rFonts w:ascii="Calibri" w:hAnsi="Calibri" w:cs="Calibri"/>
        <w:i/>
        <w:sz w:val="17"/>
        <w:szCs w:val="17"/>
      </w:rPr>
      <w:fldChar w:fldCharType="end"/>
    </w:r>
    <w:r w:rsidRPr="00C96759">
      <w:rPr>
        <w:rFonts w:ascii="Calibri" w:hAnsi="Calibri" w:cs="Calibri"/>
        <w:i/>
        <w:sz w:val="17"/>
        <w:szCs w:val="17"/>
      </w:rPr>
      <w:t xml:space="preserve"> od </w:t>
    </w:r>
    <w:r w:rsidRPr="00C96759">
      <w:rPr>
        <w:rFonts w:ascii="Calibri" w:hAnsi="Calibri" w:cs="Calibri"/>
        <w:i/>
        <w:sz w:val="17"/>
        <w:szCs w:val="17"/>
      </w:rPr>
      <w:fldChar w:fldCharType="begin"/>
    </w:r>
    <w:r w:rsidRPr="00C96759">
      <w:rPr>
        <w:rFonts w:ascii="Calibri" w:hAnsi="Calibri" w:cs="Calibri"/>
        <w:i/>
        <w:sz w:val="17"/>
        <w:szCs w:val="17"/>
      </w:rPr>
      <w:instrText xml:space="preserve"> NUMPAGES </w:instrText>
    </w:r>
    <w:r w:rsidRPr="00C96759">
      <w:rPr>
        <w:rFonts w:ascii="Calibri" w:hAnsi="Calibri" w:cs="Calibri"/>
        <w:i/>
        <w:sz w:val="17"/>
        <w:szCs w:val="17"/>
      </w:rPr>
      <w:fldChar w:fldCharType="separate"/>
    </w:r>
    <w:r>
      <w:rPr>
        <w:rFonts w:ascii="Calibri" w:hAnsi="Calibri" w:cs="Calibri"/>
        <w:i/>
        <w:noProof/>
        <w:sz w:val="17"/>
        <w:szCs w:val="17"/>
      </w:rPr>
      <w:t>4</w:t>
    </w:r>
    <w:r w:rsidRPr="00C96759">
      <w:rPr>
        <w:rFonts w:ascii="Calibri" w:hAnsi="Calibri" w:cs="Calibri"/>
        <w:i/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C3F9" w14:textId="77777777" w:rsidR="00B70702" w:rsidRDefault="00B70702">
      <w:r>
        <w:separator/>
      </w:r>
    </w:p>
  </w:footnote>
  <w:footnote w:type="continuationSeparator" w:id="0">
    <w:p w14:paraId="7BEC9A9C" w14:textId="77777777" w:rsidR="00B70702" w:rsidRDefault="00B70702">
      <w:r>
        <w:continuationSeparator/>
      </w:r>
    </w:p>
  </w:footnote>
  <w:footnote w:id="1">
    <w:p w14:paraId="4E3EA3A2" w14:textId="77777777" w:rsidR="009C6F0C" w:rsidRPr="00BC548E" w:rsidRDefault="009C6F0C" w:rsidP="009C6F0C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112EF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112EF5">
        <w:rPr>
          <w:rFonts w:asciiTheme="minorHAnsi" w:hAnsiTheme="minorHAnsi" w:cstheme="minorHAnsi"/>
          <w:sz w:val="18"/>
          <w:szCs w:val="18"/>
        </w:rPr>
        <w:t xml:space="preserve"> V času pogodbenega obdobja lahko</w:t>
      </w:r>
      <w:r>
        <w:rPr>
          <w:rFonts w:asciiTheme="minorHAnsi" w:hAnsiTheme="minorHAnsi" w:cstheme="minorHAnsi"/>
          <w:sz w:val="18"/>
          <w:szCs w:val="18"/>
        </w:rPr>
        <w:t xml:space="preserve"> ZZZS ta sklep</w:t>
      </w:r>
      <w:r w:rsidRPr="00112EF5">
        <w:rPr>
          <w:rFonts w:asciiTheme="minorHAnsi" w:hAnsiTheme="minorHAnsi" w:cstheme="minorHAnsi"/>
          <w:sz w:val="18"/>
          <w:szCs w:val="18"/>
        </w:rPr>
        <w:t xml:space="preserve"> spremeni – če je sprememba v škodo nasprotnega pogodbenika, lahko le-ta </w:t>
      </w:r>
      <w:r w:rsidRPr="00BC548E">
        <w:rPr>
          <w:rFonts w:asciiTheme="minorHAnsi" w:hAnsiTheme="minorHAnsi" w:cstheme="minorHAnsi"/>
          <w:sz w:val="18"/>
          <w:szCs w:val="18"/>
        </w:rPr>
        <w:t>odkloni izvedbo storitev, za katere velja spremenjeno plačilo in takoj odpove pogodbo.</w:t>
      </w:r>
    </w:p>
  </w:footnote>
  <w:footnote w:id="2">
    <w:p w14:paraId="2664272E" w14:textId="0EA5E81B" w:rsidR="009C6F0C" w:rsidRDefault="009C6F0C" w:rsidP="009C6F0C">
      <w:pPr>
        <w:pStyle w:val="Sprotnaopomba-besedilo"/>
        <w:jc w:val="both"/>
      </w:pPr>
      <w:r w:rsidRPr="0036545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6545F">
        <w:rPr>
          <w:rFonts w:asciiTheme="minorHAnsi" w:hAnsiTheme="minorHAnsi" w:cstheme="minorHAnsi"/>
          <w:sz w:val="18"/>
          <w:szCs w:val="18"/>
        </w:rPr>
        <w:t xml:space="preserve"> V primeru, da ponudnik navedenega pri oddaji ponudbe v obrazec S-1 »Prijava«, ne bo označil, bo naročnik štel, da bi ponudnik prevenstveno rad opravljal storitve za organizacijski enoti</w:t>
      </w:r>
      <w:r w:rsidR="00FB275A">
        <w:rPr>
          <w:rFonts w:asciiTheme="minorHAnsi" w:hAnsiTheme="minorHAnsi" w:cstheme="minorHAnsi"/>
          <w:sz w:val="18"/>
          <w:szCs w:val="18"/>
        </w:rPr>
        <w:t xml:space="preserve"> (izmed navedenih)</w:t>
      </w:r>
      <w:r w:rsidRPr="0036545F">
        <w:rPr>
          <w:rFonts w:asciiTheme="minorHAnsi" w:hAnsiTheme="minorHAnsi" w:cstheme="minorHAnsi"/>
          <w:sz w:val="18"/>
          <w:szCs w:val="18"/>
        </w:rPr>
        <w:t>, ki je najbljižja naslovu njegovega sedeža oz v primeru pog. s fizično oseb</w:t>
      </w:r>
      <w:r w:rsidR="00FB275A">
        <w:rPr>
          <w:rFonts w:asciiTheme="minorHAnsi" w:hAnsiTheme="minorHAnsi" w:cstheme="minorHAnsi"/>
          <w:sz w:val="18"/>
          <w:szCs w:val="18"/>
        </w:rPr>
        <w:t>o</w:t>
      </w:r>
      <w:r w:rsidRPr="0036545F">
        <w:rPr>
          <w:rFonts w:asciiTheme="minorHAnsi" w:hAnsiTheme="minorHAnsi" w:cstheme="minorHAnsi"/>
          <w:sz w:val="18"/>
          <w:szCs w:val="18"/>
        </w:rPr>
        <w:t xml:space="preserve"> naslovu stalnega oz.začasnega prebivališča (naslovu, ki je bližje posamezni organizacijski enoti</w:t>
      </w:r>
      <w:r w:rsidR="00FB275A">
        <w:rPr>
          <w:rFonts w:asciiTheme="minorHAnsi" w:hAnsiTheme="minorHAnsi" w:cstheme="minorHAnsi"/>
          <w:sz w:val="18"/>
          <w:szCs w:val="18"/>
        </w:rPr>
        <w:t xml:space="preserve"> (izmed navedenih</w:t>
      </w:r>
      <w:r w:rsidRPr="0036545F">
        <w:rPr>
          <w:rFonts w:asciiTheme="minorHAnsi" w:hAnsiTheme="minorHAnsi" w:cstheme="minorHAnsi"/>
          <w:sz w:val="18"/>
          <w:szCs w:val="18"/>
        </w:rPr>
        <w:t>)</w:t>
      </w:r>
      <w:r>
        <w:rPr>
          <w:rFonts w:asciiTheme="minorHAnsi" w:hAnsiTheme="minorHAnsi" w:cstheme="minorHAnsi"/>
          <w:sz w:val="18"/>
          <w:szCs w:val="18"/>
        </w:rPr>
        <w:t xml:space="preserve"> oz. bo označil </w:t>
      </w:r>
      <w:r w:rsidRPr="00B45C9C">
        <w:rPr>
          <w:rFonts w:asciiTheme="minorHAnsi" w:hAnsiTheme="minorHAnsi" w:cstheme="minorHAnsi"/>
          <w:sz w:val="18"/>
          <w:szCs w:val="18"/>
        </w:rPr>
        <w:t>več organizacijskih enot, da bo naročnik štel, da bi potencialni ponudniki prvenstveno radi opravljali storitve za organizacijsko enoto</w:t>
      </w:r>
      <w:r w:rsidR="00FB275A">
        <w:rPr>
          <w:rFonts w:asciiTheme="minorHAnsi" w:hAnsiTheme="minorHAnsi" w:cstheme="minorHAnsi"/>
          <w:sz w:val="18"/>
          <w:szCs w:val="18"/>
        </w:rPr>
        <w:t>(izmed navedenih)</w:t>
      </w:r>
      <w:r w:rsidRPr="00B45C9C">
        <w:rPr>
          <w:rFonts w:asciiTheme="minorHAnsi" w:hAnsiTheme="minorHAnsi" w:cstheme="minorHAnsi"/>
          <w:sz w:val="18"/>
          <w:szCs w:val="18"/>
        </w:rPr>
        <w:t>, ki je najbližjanaslovu njihovega sedeža oz v primeru pog. s fizično osebo, naslovu stalnega oz. začasnega prebivališča (naslovu, ki je bližje posamezni organizacijski enoti</w:t>
      </w:r>
      <w:r w:rsidR="00FB275A">
        <w:rPr>
          <w:rFonts w:asciiTheme="minorHAnsi" w:hAnsiTheme="minorHAnsi" w:cstheme="minorHAnsi"/>
          <w:sz w:val="18"/>
          <w:szCs w:val="18"/>
        </w:rPr>
        <w:t xml:space="preserve"> (izmed navedenih</w:t>
      </w:r>
      <w:r w:rsidRPr="00B45C9C">
        <w:rPr>
          <w:rFonts w:asciiTheme="minorHAnsi" w:hAnsiTheme="minorHAnsi" w:cstheme="minorHAnsi"/>
          <w:sz w:val="18"/>
          <w:szCs w:val="18"/>
        </w:rPr>
        <w:t>)</w:t>
      </w:r>
      <w:r w:rsidRPr="0036545F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7D2F6F33" w14:textId="77777777" w:rsidR="009C6F0C" w:rsidRPr="00D86CB3" w:rsidRDefault="009C6F0C" w:rsidP="009C6F0C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4">
    <w:p w14:paraId="1FC9EF7D" w14:textId="77777777" w:rsidR="009C6F0C" w:rsidRPr="002E5AE2" w:rsidRDefault="009C6F0C" w:rsidP="009C6F0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In navedeno ustrezno označi pri oddaji svoje ponudbe </w:t>
      </w:r>
      <w:r>
        <w:rPr>
          <w:rFonts w:asciiTheme="minorHAnsi" w:hAnsiTheme="minorHAnsi" w:cstheme="minorHAnsi"/>
          <w:sz w:val="18"/>
          <w:szCs w:val="18"/>
        </w:rPr>
        <w:t xml:space="preserve">v </w:t>
      </w:r>
      <w:r w:rsidRPr="00714435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>u</w:t>
      </w:r>
      <w:r w:rsidRPr="00714435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S-1</w:t>
      </w:r>
      <w:r w:rsidRPr="00714435">
        <w:rPr>
          <w:rFonts w:asciiTheme="minorHAnsi" w:hAnsiTheme="minorHAnsi" w:cstheme="minorHAnsi"/>
          <w:sz w:val="18"/>
          <w:szCs w:val="18"/>
        </w:rPr>
        <w:t xml:space="preserve"> »Prijava«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20F560E9" w14:textId="77777777" w:rsidR="009C6F0C" w:rsidRDefault="009C6F0C" w:rsidP="009C6F0C">
      <w:pPr>
        <w:pStyle w:val="Sprotnaopomba-besedilo"/>
        <w:jc w:val="both"/>
      </w:pPr>
      <w:r w:rsidRPr="00224AA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24AA5">
        <w:rPr>
          <w:rFonts w:asciiTheme="minorHAnsi" w:hAnsiTheme="minorHAnsi" w:cstheme="minorHAnsi"/>
          <w:sz w:val="18"/>
          <w:szCs w:val="18"/>
        </w:rPr>
        <w:t xml:space="preserve"> V primeru</w:t>
      </w:r>
      <w:r w:rsidRPr="00112EF5">
        <w:rPr>
          <w:rFonts w:asciiTheme="minorHAnsi" w:hAnsiTheme="minorHAnsi" w:cstheme="minorHAnsi"/>
          <w:sz w:val="18"/>
          <w:szCs w:val="18"/>
        </w:rPr>
        <w:t>, da ponudnik, pogoja v postavljenem roku ne izpolni, se šteje, da odstopa od oddane ponudbe.</w:t>
      </w:r>
      <w:r>
        <w:rPr>
          <w:rFonts w:asciiTheme="minorHAnsi" w:hAnsiTheme="minorHAnsi" w:cstheme="minorHAnsi"/>
          <w:sz w:val="18"/>
          <w:szCs w:val="18"/>
        </w:rPr>
        <w:t xml:space="preserve"> Izjemoma lahko naročnik postavljeni rok podaljša, in sicer v primeru, da s strani ponudnika, v prej navedenem roku, prejeme utemeljen predlog za podaljšanje roka, s pripadajočo utemeljitvijo, zakaj v postavljenem roku ni uspel registrirati dejavnosti.</w:t>
      </w:r>
    </w:p>
  </w:footnote>
  <w:footnote w:id="6">
    <w:p w14:paraId="00937D9A" w14:textId="77777777" w:rsidR="009C6F0C" w:rsidRPr="002E5AE2" w:rsidRDefault="009C6F0C" w:rsidP="009C6F0C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461AC8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</w:t>
      </w:r>
      <w:r w:rsidRPr="002E5AE2">
        <w:rPr>
          <w:rFonts w:asciiTheme="minorHAnsi" w:hAnsiTheme="minorHAnsi" w:cstheme="minorHAnsi"/>
          <w:color w:val="000000" w:themeColor="text1"/>
          <w:sz w:val="18"/>
          <w:szCs w:val="18"/>
        </w:rPr>
        <w:t>je priloga tega povabila.</w:t>
      </w:r>
    </w:p>
  </w:footnote>
  <w:footnote w:id="7">
    <w:p w14:paraId="35461DD7" w14:textId="77777777" w:rsidR="009C6F0C" w:rsidRDefault="009C6F0C" w:rsidP="009C6F0C">
      <w:pPr>
        <w:pStyle w:val="Sprotnaopomba-besedilo"/>
        <w:jc w:val="both"/>
      </w:pPr>
      <w:r w:rsidRPr="002E5A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E5AE2">
        <w:rPr>
          <w:rFonts w:asciiTheme="minorHAnsi" w:hAnsiTheme="minorHAnsi" w:cstheme="minorHAnsi"/>
          <w:sz w:val="18"/>
          <w:szCs w:val="18"/>
        </w:rPr>
        <w:t xml:space="preserve"> </w:t>
      </w:r>
      <w:r w:rsidRPr="00714435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</w:footnote>
  <w:footnote w:id="8">
    <w:p w14:paraId="5DF390FB" w14:textId="77777777" w:rsidR="009C6F0C" w:rsidRPr="00AD0F73" w:rsidRDefault="009C6F0C" w:rsidP="009C6F0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D0F7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0F73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Z</w:t>
      </w:r>
      <w:r w:rsidRPr="00AD0F73">
        <w:rPr>
          <w:rFonts w:asciiTheme="minorHAnsi" w:hAnsiTheme="minorHAnsi" w:cstheme="minorHAnsi"/>
          <w:sz w:val="18"/>
          <w:szCs w:val="18"/>
        </w:rPr>
        <w:t>adostuje katerakoli opravljena zdravniška specializacija, ki ni iz dentalne medicine.</w:t>
      </w:r>
    </w:p>
  </w:footnote>
  <w:footnote w:id="9">
    <w:p w14:paraId="640DC449" w14:textId="77777777" w:rsidR="009C6F0C" w:rsidRPr="00D86CB3" w:rsidRDefault="009C6F0C" w:rsidP="009C6F0C">
      <w:pPr>
        <w:pStyle w:val="Sprotnaopomba-besedilo"/>
        <w:rPr>
          <w:rFonts w:asciiTheme="minorHAnsi" w:hAnsiTheme="minorHAnsi" w:cstheme="minorHAnsi"/>
        </w:rPr>
      </w:pPr>
      <w:r w:rsidRPr="00D86CB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86CB3">
        <w:rPr>
          <w:rFonts w:asciiTheme="minorHAnsi" w:hAnsiTheme="minorHAnsi" w:cstheme="minorHAnsi"/>
          <w:sz w:val="18"/>
          <w:szCs w:val="18"/>
        </w:rPr>
        <w:t xml:space="preserve"> V obrazcu S</w:t>
      </w:r>
      <w:r>
        <w:rPr>
          <w:rFonts w:asciiTheme="minorHAnsi" w:hAnsiTheme="minorHAnsi" w:cstheme="minorHAnsi"/>
          <w:sz w:val="18"/>
          <w:szCs w:val="18"/>
        </w:rPr>
        <w:t>-1</w:t>
      </w:r>
      <w:r w:rsidRPr="00D86CB3">
        <w:rPr>
          <w:rFonts w:asciiTheme="minorHAnsi" w:hAnsiTheme="minorHAnsi" w:cstheme="minorHAnsi"/>
          <w:sz w:val="18"/>
          <w:szCs w:val="18"/>
        </w:rPr>
        <w:t xml:space="preserve"> »Prijava«.</w:t>
      </w:r>
    </w:p>
  </w:footnote>
  <w:footnote w:id="10">
    <w:p w14:paraId="44F6B8E6" w14:textId="77777777" w:rsidR="00DD77D6" w:rsidRPr="00B45C9C" w:rsidRDefault="00DD77D6" w:rsidP="00DD77D6">
      <w:pPr>
        <w:pStyle w:val="Sprotnaopomba-besedilo"/>
        <w:jc w:val="both"/>
        <w:rPr>
          <w:rFonts w:asciiTheme="minorHAnsi" w:hAnsiTheme="minorHAnsi" w:cstheme="minorHAnsi"/>
        </w:rPr>
      </w:pPr>
      <w:r w:rsidRPr="00B45C9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B45C9C">
        <w:rPr>
          <w:rFonts w:asciiTheme="minorHAnsi" w:hAnsiTheme="minorHAnsi" w:cstheme="minorHAnsi"/>
          <w:sz w:val="18"/>
          <w:szCs w:val="18"/>
        </w:rPr>
        <w:t xml:space="preserve"> Dokazila zahtevana v predmetnem obrazcu, poglavje II. POGOJI ZA SODELOVANJE, seveda če naročnik z njimi še ne razpolaga</w:t>
      </w:r>
    </w:p>
  </w:footnote>
  <w:footnote w:id="11">
    <w:p w14:paraId="57B5A179" w14:textId="72F66F1A" w:rsidR="001025C8" w:rsidRPr="00AA0750" w:rsidRDefault="001025C8" w:rsidP="00AA075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3F30B1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3F30B1">
        <w:rPr>
          <w:rFonts w:asciiTheme="minorHAnsi" w:hAnsiTheme="minorHAnsi" w:cstheme="minorHAnsi"/>
          <w:sz w:val="18"/>
          <w:szCs w:val="18"/>
        </w:rPr>
        <w:t xml:space="preserve"> </w:t>
      </w:r>
      <w:bookmarkStart w:id="27" w:name="_Hlk90458073"/>
      <w:r w:rsidRPr="003F30B1">
        <w:rPr>
          <w:rFonts w:asciiTheme="minorHAnsi" w:hAnsiTheme="minorHAnsi" w:cstheme="minorHAnsi"/>
          <w:sz w:val="18"/>
          <w:szCs w:val="18"/>
        </w:rPr>
        <w:t xml:space="preserve">Zakon o integriteti in preprečevanju korupcije </w:t>
      </w:r>
      <w:bookmarkEnd w:id="27"/>
      <w:r w:rsidRPr="003F30B1">
        <w:rPr>
          <w:rFonts w:asciiTheme="minorHAnsi" w:hAnsiTheme="minorHAnsi" w:cstheme="minorHAnsi"/>
          <w:sz w:val="18"/>
          <w:szCs w:val="18"/>
        </w:rPr>
        <w:t>(Uradni list RS, št. 69/11 - uradno prečiščeno besedilo</w:t>
      </w:r>
      <w:r w:rsidR="00ED6EF7">
        <w:rPr>
          <w:rFonts w:asciiTheme="minorHAnsi" w:hAnsiTheme="minorHAnsi" w:cstheme="minorHAnsi"/>
          <w:sz w:val="18"/>
          <w:szCs w:val="18"/>
        </w:rPr>
        <w:t xml:space="preserve">, </w:t>
      </w:r>
      <w:r w:rsidR="00ED6EF7" w:rsidRPr="0001230A">
        <w:rPr>
          <w:rFonts w:asciiTheme="minorHAnsi" w:hAnsiTheme="minorHAnsi" w:cstheme="minorHAnsi"/>
          <w:sz w:val="18"/>
          <w:szCs w:val="18"/>
        </w:rPr>
        <w:t xml:space="preserve">z nadaljnjimi </w:t>
      </w:r>
      <w:r w:rsidR="00ED6EF7" w:rsidRPr="00AA0750">
        <w:rPr>
          <w:rFonts w:asciiTheme="minorHAnsi" w:hAnsiTheme="minorHAnsi" w:cstheme="minorHAnsi"/>
          <w:sz w:val="18"/>
          <w:szCs w:val="18"/>
        </w:rPr>
        <w:t>spremembami)</w:t>
      </w:r>
    </w:p>
  </w:footnote>
  <w:footnote w:id="12">
    <w:p w14:paraId="507C4584" w14:textId="77777777" w:rsidR="003D280E" w:rsidRPr="00EB3C47" w:rsidRDefault="003D280E" w:rsidP="003D280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AA075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A0750">
        <w:rPr>
          <w:rFonts w:asciiTheme="minorHAnsi" w:hAnsiTheme="minorHAnsi" w:cstheme="minorHAnsi"/>
          <w:sz w:val="18"/>
          <w:szCs w:val="18"/>
        </w:rPr>
        <w:t xml:space="preserve"> Če je ponudnik oseba z registrirano dejavnostjo, ki za izvajanje naročila ponudi drug izvedbeni kader, mora prednostno pravilo </w:t>
      </w:r>
      <w:r w:rsidRPr="00EB3C47">
        <w:rPr>
          <w:rFonts w:asciiTheme="minorHAnsi" w:hAnsiTheme="minorHAnsi" w:cstheme="minorHAnsi"/>
          <w:sz w:val="18"/>
          <w:szCs w:val="18"/>
        </w:rPr>
        <w:t>izpolnjevati ta kader.</w:t>
      </w:r>
    </w:p>
  </w:footnote>
  <w:footnote w:id="13">
    <w:p w14:paraId="4A83AB13" w14:textId="77777777" w:rsidR="003D280E" w:rsidRPr="00EB3C47" w:rsidRDefault="003D280E" w:rsidP="003D280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EB3C47">
        <w:rPr>
          <w:rFonts w:asciiTheme="minorHAnsi" w:hAnsiTheme="minorHAnsi" w:cstheme="minorHAnsi"/>
          <w:sz w:val="18"/>
          <w:szCs w:val="18"/>
        </w:rPr>
        <w:t xml:space="preserve"> - nesklenitev pogodbe z naročnikom, po prejemu obvestila o izberi, zaradi razlogov na strani ponudnika ali,</w:t>
      </w:r>
    </w:p>
    <w:p w14:paraId="3846D4BD" w14:textId="77777777" w:rsidR="003D280E" w:rsidRPr="00EB3C47" w:rsidRDefault="003D280E" w:rsidP="003D280E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EB3C4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nezmožnost upravljanja storitev po sklenjeni pogodbi z naročnikom, zaradi razlogov na stranik ponudnika ali,</w:t>
      </w:r>
    </w:p>
    <w:p w14:paraId="105C3287" w14:textId="77777777" w:rsidR="003D280E" w:rsidRDefault="003D280E" w:rsidP="003D280E">
      <w:pPr>
        <w:pStyle w:val="Sprotnaopomba-besedilo"/>
        <w:jc w:val="both"/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EB3C47">
        <w:rPr>
          <w:rFonts w:asciiTheme="minorHAnsi" w:hAnsiTheme="minorHAnsi" w:cstheme="minorHAnsi"/>
          <w:sz w:val="18"/>
          <w:szCs w:val="18"/>
        </w:rPr>
        <w:t xml:space="preserve">  - odstop od pogodbe s strani naročnika.</w:t>
      </w:r>
    </w:p>
  </w:footnote>
  <w:footnote w:id="14">
    <w:p w14:paraId="75EC2B90" w14:textId="77777777" w:rsidR="00185E51" w:rsidRPr="00F62E11" w:rsidRDefault="00185E51" w:rsidP="00185E51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95252B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/>
      </w:r>
      <w:r w:rsidRPr="0095252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FA08E0">
        <w:rPr>
          <w:rFonts w:asciiTheme="minorHAnsi" w:hAnsiTheme="minorHAnsi" w:cstheme="minorHAnsi"/>
          <w:color w:val="000000" w:themeColor="text1"/>
          <w:sz w:val="18"/>
          <w:szCs w:val="18"/>
        </w:rPr>
        <w:t>Izjemoma lahko ZZZS izbere in sklene pogodbo o izvajanju storitev tudi s fizično osebo brez registrirane dejavnosti, in sicer če se bodo storitve po takšni pogodbi po svojem obsegu (občasno, kratkotrajno) in značilnostih izvajale skladno z veljavno delovnopravno zakonodajo. V takšnem primeru se v nujno potrebnem minimalnem obsegu prilagodi ustrezni vzorec pogodbe, ki je priloga tega povabila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1FA1F" w14:textId="342BFCF6" w:rsidR="00AA0750" w:rsidRPr="00BF3CB0" w:rsidRDefault="00AA0750" w:rsidP="00AA0750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sz w:val="16"/>
        <w:szCs w:val="16"/>
      </w:rPr>
    </w:pPr>
    <w:r w:rsidRPr="00BF3CB0">
      <w:rPr>
        <w:rFonts w:asciiTheme="minorHAnsi" w:hAnsiTheme="minorHAnsi" w:cstheme="minorHAnsi"/>
        <w:i/>
        <w:sz w:val="16"/>
        <w:szCs w:val="16"/>
      </w:rPr>
      <w:t>Obrazec S-0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Pr="00BF3CB0">
      <w:rPr>
        <w:rFonts w:asciiTheme="minorHAnsi" w:hAnsiTheme="minorHAnsi" w:cstheme="minorHAnsi"/>
        <w:i/>
        <w:sz w:val="16"/>
        <w:szCs w:val="16"/>
      </w:rPr>
      <w:tab/>
    </w:r>
    <w:r w:rsidR="00BF3CB0">
      <w:rPr>
        <w:rFonts w:asciiTheme="minorHAnsi" w:hAnsiTheme="minorHAnsi" w:cstheme="minorHAnsi"/>
        <w:i/>
        <w:sz w:val="16"/>
        <w:szCs w:val="16"/>
      </w:rPr>
      <w:t xml:space="preserve">      </w:t>
    </w:r>
    <w:r w:rsidRPr="00BF3CB0">
      <w:rPr>
        <w:rFonts w:asciiTheme="minorHAnsi" w:hAnsiTheme="minorHAnsi" w:cstheme="minorHAnsi"/>
        <w:i/>
        <w:sz w:val="16"/>
        <w:szCs w:val="16"/>
      </w:rPr>
      <w:t xml:space="preserve">           Povabilo k sodelovanju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0F53"/>
    <w:multiLevelType w:val="hybridMultilevel"/>
    <w:tmpl w:val="0DD06086"/>
    <w:lvl w:ilvl="0" w:tplc="70AE3AF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47F63"/>
    <w:multiLevelType w:val="hybridMultilevel"/>
    <w:tmpl w:val="C472C8D4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5756"/>
    <w:multiLevelType w:val="hybridMultilevel"/>
    <w:tmpl w:val="EC62F51A"/>
    <w:lvl w:ilvl="0" w:tplc="AA3A2886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D0612"/>
    <w:multiLevelType w:val="hybridMultilevel"/>
    <w:tmpl w:val="68447994"/>
    <w:lvl w:ilvl="0" w:tplc="E3D85AB6">
      <w:start w:val="17"/>
      <w:numFmt w:val="bullet"/>
      <w:lvlText w:val="-"/>
      <w:lvlJc w:val="left"/>
      <w:pPr>
        <w:ind w:left="1211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75AC2"/>
    <w:multiLevelType w:val="hybridMultilevel"/>
    <w:tmpl w:val="CDFE43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83FC0"/>
    <w:multiLevelType w:val="hybridMultilevel"/>
    <w:tmpl w:val="76A4173E"/>
    <w:lvl w:ilvl="0" w:tplc="06868944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056FE"/>
    <w:multiLevelType w:val="hybridMultilevel"/>
    <w:tmpl w:val="A6CA22AC"/>
    <w:lvl w:ilvl="0" w:tplc="E3DC038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48155A"/>
    <w:multiLevelType w:val="hybridMultilevel"/>
    <w:tmpl w:val="B6E880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26F5A"/>
    <w:multiLevelType w:val="hybridMultilevel"/>
    <w:tmpl w:val="3488C7A0"/>
    <w:lvl w:ilvl="0" w:tplc="BAEED46C">
      <w:start w:val="1"/>
      <w:numFmt w:val="bullet"/>
      <w:lvlText w:val="-"/>
      <w:lvlJc w:val="left"/>
      <w:pPr>
        <w:ind w:left="1080" w:hanging="360"/>
      </w:pPr>
      <w:rPr>
        <w:rFonts w:ascii="Euphemia" w:hAnsi="Euphemia" w:hint="default"/>
      </w:rPr>
    </w:lvl>
    <w:lvl w:ilvl="1" w:tplc="BFEC5E12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D80A3C"/>
    <w:multiLevelType w:val="hybridMultilevel"/>
    <w:tmpl w:val="0E10F5A0"/>
    <w:lvl w:ilvl="0" w:tplc="BD62D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85EC5"/>
    <w:multiLevelType w:val="hybridMultilevel"/>
    <w:tmpl w:val="4ECC7F4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86B9F"/>
    <w:multiLevelType w:val="hybridMultilevel"/>
    <w:tmpl w:val="ACB662DC"/>
    <w:lvl w:ilvl="0" w:tplc="90F0E124">
      <w:start w:val="1"/>
      <w:numFmt w:val="decimalZero"/>
      <w:lvlText w:val="(%1)"/>
      <w:lvlJc w:val="left"/>
      <w:pPr>
        <w:ind w:left="29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10" w:hanging="360"/>
      </w:pPr>
    </w:lvl>
    <w:lvl w:ilvl="2" w:tplc="0424001B" w:tentative="1">
      <w:start w:val="1"/>
      <w:numFmt w:val="lowerRoman"/>
      <w:lvlText w:val="%3."/>
      <w:lvlJc w:val="right"/>
      <w:pPr>
        <w:ind w:left="1730" w:hanging="180"/>
      </w:pPr>
    </w:lvl>
    <w:lvl w:ilvl="3" w:tplc="0424000F" w:tentative="1">
      <w:start w:val="1"/>
      <w:numFmt w:val="decimal"/>
      <w:lvlText w:val="%4."/>
      <w:lvlJc w:val="left"/>
      <w:pPr>
        <w:ind w:left="2450" w:hanging="360"/>
      </w:pPr>
    </w:lvl>
    <w:lvl w:ilvl="4" w:tplc="04240019" w:tentative="1">
      <w:start w:val="1"/>
      <w:numFmt w:val="lowerLetter"/>
      <w:lvlText w:val="%5."/>
      <w:lvlJc w:val="left"/>
      <w:pPr>
        <w:ind w:left="3170" w:hanging="360"/>
      </w:pPr>
    </w:lvl>
    <w:lvl w:ilvl="5" w:tplc="0424001B" w:tentative="1">
      <w:start w:val="1"/>
      <w:numFmt w:val="lowerRoman"/>
      <w:lvlText w:val="%6."/>
      <w:lvlJc w:val="right"/>
      <w:pPr>
        <w:ind w:left="3890" w:hanging="180"/>
      </w:pPr>
    </w:lvl>
    <w:lvl w:ilvl="6" w:tplc="0424000F" w:tentative="1">
      <w:start w:val="1"/>
      <w:numFmt w:val="decimal"/>
      <w:lvlText w:val="%7."/>
      <w:lvlJc w:val="left"/>
      <w:pPr>
        <w:ind w:left="4610" w:hanging="360"/>
      </w:pPr>
    </w:lvl>
    <w:lvl w:ilvl="7" w:tplc="04240019" w:tentative="1">
      <w:start w:val="1"/>
      <w:numFmt w:val="lowerLetter"/>
      <w:lvlText w:val="%8."/>
      <w:lvlJc w:val="left"/>
      <w:pPr>
        <w:ind w:left="5330" w:hanging="360"/>
      </w:pPr>
    </w:lvl>
    <w:lvl w:ilvl="8" w:tplc="042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6" w15:restartNumberingAfterBreak="0">
    <w:nsid w:val="29321431"/>
    <w:multiLevelType w:val="hybridMultilevel"/>
    <w:tmpl w:val="327E8200"/>
    <w:lvl w:ilvl="0" w:tplc="628C19B2">
      <w:start w:val="7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DD3B53"/>
    <w:multiLevelType w:val="hybridMultilevel"/>
    <w:tmpl w:val="3E84E0D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04FE3"/>
    <w:multiLevelType w:val="hybridMultilevel"/>
    <w:tmpl w:val="71AC36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10A37"/>
    <w:multiLevelType w:val="hybridMultilevel"/>
    <w:tmpl w:val="AC66765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827FFB"/>
    <w:multiLevelType w:val="hybridMultilevel"/>
    <w:tmpl w:val="AC76B5CE"/>
    <w:lvl w:ilvl="0" w:tplc="BFEC5E12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E488E9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0C5F9B"/>
    <w:multiLevelType w:val="hybridMultilevel"/>
    <w:tmpl w:val="59AED634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02E7A"/>
    <w:multiLevelType w:val="hybridMultilevel"/>
    <w:tmpl w:val="C7348AA2"/>
    <w:lvl w:ilvl="0" w:tplc="3C304D5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86F41"/>
    <w:multiLevelType w:val="hybridMultilevel"/>
    <w:tmpl w:val="751AF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4D3F3B"/>
    <w:multiLevelType w:val="hybridMultilevel"/>
    <w:tmpl w:val="C410207E"/>
    <w:lvl w:ilvl="0" w:tplc="44422CB6">
      <w:start w:val="1"/>
      <w:numFmt w:val="decimalZero"/>
      <w:lvlText w:val="(%1)"/>
      <w:lvlJc w:val="left"/>
      <w:pPr>
        <w:ind w:left="12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20" w:hanging="360"/>
      </w:pPr>
    </w:lvl>
    <w:lvl w:ilvl="2" w:tplc="0424001B" w:tentative="1">
      <w:start w:val="1"/>
      <w:numFmt w:val="lowerRoman"/>
      <w:lvlText w:val="%3."/>
      <w:lvlJc w:val="right"/>
      <w:pPr>
        <w:ind w:left="2640" w:hanging="180"/>
      </w:pPr>
    </w:lvl>
    <w:lvl w:ilvl="3" w:tplc="0424000F" w:tentative="1">
      <w:start w:val="1"/>
      <w:numFmt w:val="decimal"/>
      <w:lvlText w:val="%4."/>
      <w:lvlJc w:val="left"/>
      <w:pPr>
        <w:ind w:left="3360" w:hanging="360"/>
      </w:pPr>
    </w:lvl>
    <w:lvl w:ilvl="4" w:tplc="04240019" w:tentative="1">
      <w:start w:val="1"/>
      <w:numFmt w:val="lowerLetter"/>
      <w:lvlText w:val="%5."/>
      <w:lvlJc w:val="left"/>
      <w:pPr>
        <w:ind w:left="4080" w:hanging="360"/>
      </w:pPr>
    </w:lvl>
    <w:lvl w:ilvl="5" w:tplc="0424001B" w:tentative="1">
      <w:start w:val="1"/>
      <w:numFmt w:val="lowerRoman"/>
      <w:lvlText w:val="%6."/>
      <w:lvlJc w:val="right"/>
      <w:pPr>
        <w:ind w:left="4800" w:hanging="180"/>
      </w:pPr>
    </w:lvl>
    <w:lvl w:ilvl="6" w:tplc="0424000F" w:tentative="1">
      <w:start w:val="1"/>
      <w:numFmt w:val="decimal"/>
      <w:lvlText w:val="%7."/>
      <w:lvlJc w:val="left"/>
      <w:pPr>
        <w:ind w:left="5520" w:hanging="360"/>
      </w:pPr>
    </w:lvl>
    <w:lvl w:ilvl="7" w:tplc="04240019" w:tentative="1">
      <w:start w:val="1"/>
      <w:numFmt w:val="lowerLetter"/>
      <w:lvlText w:val="%8."/>
      <w:lvlJc w:val="left"/>
      <w:pPr>
        <w:ind w:left="6240" w:hanging="360"/>
      </w:pPr>
    </w:lvl>
    <w:lvl w:ilvl="8" w:tplc="0424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5" w15:restartNumberingAfterBreak="0">
    <w:nsid w:val="5F7F4F3F"/>
    <w:multiLevelType w:val="hybridMultilevel"/>
    <w:tmpl w:val="99CA48EC"/>
    <w:lvl w:ilvl="0" w:tplc="1DD25CE0">
      <w:start w:val="1"/>
      <w:numFmt w:val="decimalZero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297E80"/>
    <w:multiLevelType w:val="hybridMultilevel"/>
    <w:tmpl w:val="93B4D2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30702"/>
    <w:multiLevelType w:val="hybridMultilevel"/>
    <w:tmpl w:val="BF0477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E1AAE"/>
    <w:multiLevelType w:val="hybridMultilevel"/>
    <w:tmpl w:val="12849526"/>
    <w:lvl w:ilvl="0" w:tplc="C8E8F31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526BB"/>
    <w:multiLevelType w:val="hybridMultilevel"/>
    <w:tmpl w:val="01C41FDC"/>
    <w:lvl w:ilvl="0" w:tplc="04240011">
      <w:start w:val="1"/>
      <w:numFmt w:val="decimal"/>
      <w:lvlText w:val="%1)"/>
      <w:lvlJc w:val="left"/>
      <w:pPr>
        <w:ind w:left="1353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590DD4"/>
    <w:multiLevelType w:val="hybridMultilevel"/>
    <w:tmpl w:val="CA4C4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226AB"/>
    <w:multiLevelType w:val="hybridMultilevel"/>
    <w:tmpl w:val="6C988CF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11D98"/>
    <w:multiLevelType w:val="hybridMultilevel"/>
    <w:tmpl w:val="1A42BC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A2568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80F9C"/>
    <w:multiLevelType w:val="hybridMultilevel"/>
    <w:tmpl w:val="2EC24F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94D46"/>
    <w:multiLevelType w:val="hybridMultilevel"/>
    <w:tmpl w:val="1B26C080"/>
    <w:lvl w:ilvl="0" w:tplc="F0301B2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73FE9"/>
    <w:multiLevelType w:val="hybridMultilevel"/>
    <w:tmpl w:val="4B2AEF72"/>
    <w:lvl w:ilvl="0" w:tplc="953454CA">
      <w:numFmt w:val="bullet"/>
      <w:lvlText w:val="-"/>
      <w:lvlJc w:val="left"/>
      <w:pPr>
        <w:ind w:left="3960" w:hanging="360"/>
      </w:pPr>
      <w:rPr>
        <w:rFonts w:ascii="Calibri" w:eastAsia="Times New Roman" w:hAnsi="Calibri" w:cs="Calibri" w:hint="default"/>
        <w:b/>
        <w:i/>
        <w:color w:val="00B050"/>
        <w:u w:val="single"/>
      </w:rPr>
    </w:lvl>
    <w:lvl w:ilvl="1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6" w15:restartNumberingAfterBreak="0">
    <w:nsid w:val="73694269"/>
    <w:multiLevelType w:val="hybridMultilevel"/>
    <w:tmpl w:val="32F44944"/>
    <w:lvl w:ilvl="0" w:tplc="8EBC46EC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B56C02"/>
    <w:multiLevelType w:val="hybridMultilevel"/>
    <w:tmpl w:val="7B980E92"/>
    <w:lvl w:ilvl="0" w:tplc="B3E6F81E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7353F"/>
    <w:multiLevelType w:val="hybridMultilevel"/>
    <w:tmpl w:val="83B2E346"/>
    <w:lvl w:ilvl="0" w:tplc="4C3287D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2D2966"/>
    <w:multiLevelType w:val="hybridMultilevel"/>
    <w:tmpl w:val="EC22616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D85014"/>
    <w:multiLevelType w:val="hybridMultilevel"/>
    <w:tmpl w:val="DF507B68"/>
    <w:lvl w:ilvl="0" w:tplc="304C4D60">
      <w:start w:val="1"/>
      <w:numFmt w:val="decimalZero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680085864">
    <w:abstractNumId w:val="7"/>
  </w:num>
  <w:num w:numId="2" w16cid:durableId="1561556896">
    <w:abstractNumId w:val="1"/>
  </w:num>
  <w:num w:numId="3" w16cid:durableId="727269447">
    <w:abstractNumId w:val="41"/>
  </w:num>
  <w:num w:numId="4" w16cid:durableId="1223759863">
    <w:abstractNumId w:val="27"/>
  </w:num>
  <w:num w:numId="5" w16cid:durableId="1972511731">
    <w:abstractNumId w:val="18"/>
  </w:num>
  <w:num w:numId="6" w16cid:durableId="1554806972">
    <w:abstractNumId w:val="29"/>
  </w:num>
  <w:num w:numId="7" w16cid:durableId="1783572065">
    <w:abstractNumId w:val="19"/>
  </w:num>
  <w:num w:numId="8" w16cid:durableId="444279201">
    <w:abstractNumId w:val="3"/>
  </w:num>
  <w:num w:numId="9" w16cid:durableId="713886622">
    <w:abstractNumId w:val="4"/>
  </w:num>
  <w:num w:numId="10" w16cid:durableId="2015450247">
    <w:abstractNumId w:val="12"/>
  </w:num>
  <w:num w:numId="11" w16cid:durableId="14774660">
    <w:abstractNumId w:val="20"/>
  </w:num>
  <w:num w:numId="12" w16cid:durableId="1568372321">
    <w:abstractNumId w:val="38"/>
  </w:num>
  <w:num w:numId="13" w16cid:durableId="1126385721">
    <w:abstractNumId w:val="22"/>
  </w:num>
  <w:num w:numId="14" w16cid:durableId="833034070">
    <w:abstractNumId w:val="39"/>
  </w:num>
  <w:num w:numId="15" w16cid:durableId="1992560177">
    <w:abstractNumId w:val="33"/>
  </w:num>
  <w:num w:numId="16" w16cid:durableId="272833823">
    <w:abstractNumId w:val="11"/>
  </w:num>
  <w:num w:numId="17" w16cid:durableId="637539619">
    <w:abstractNumId w:val="31"/>
  </w:num>
  <w:num w:numId="18" w16cid:durableId="773551049">
    <w:abstractNumId w:val="17"/>
  </w:num>
  <w:num w:numId="19" w16cid:durableId="2061859373">
    <w:abstractNumId w:val="23"/>
  </w:num>
  <w:num w:numId="20" w16cid:durableId="1999308869">
    <w:abstractNumId w:val="32"/>
  </w:num>
  <w:num w:numId="21" w16cid:durableId="220093760">
    <w:abstractNumId w:val="30"/>
  </w:num>
  <w:num w:numId="22" w16cid:durableId="42028871">
    <w:abstractNumId w:val="2"/>
  </w:num>
  <w:num w:numId="23" w16cid:durableId="528303118">
    <w:abstractNumId w:val="26"/>
  </w:num>
  <w:num w:numId="24" w16cid:durableId="1339504183">
    <w:abstractNumId w:val="36"/>
  </w:num>
  <w:num w:numId="25" w16cid:durableId="2044093050">
    <w:abstractNumId w:val="24"/>
  </w:num>
  <w:num w:numId="26" w16cid:durableId="611671884">
    <w:abstractNumId w:val="8"/>
  </w:num>
  <w:num w:numId="27" w16cid:durableId="1473715469">
    <w:abstractNumId w:val="28"/>
  </w:num>
  <w:num w:numId="28" w16cid:durableId="29764754">
    <w:abstractNumId w:val="34"/>
  </w:num>
  <w:num w:numId="29" w16cid:durableId="383062101">
    <w:abstractNumId w:val="5"/>
  </w:num>
  <w:num w:numId="30" w16cid:durableId="559436511">
    <w:abstractNumId w:val="13"/>
  </w:num>
  <w:num w:numId="31" w16cid:durableId="1788743038">
    <w:abstractNumId w:val="21"/>
  </w:num>
  <w:num w:numId="32" w16cid:durableId="1530870340">
    <w:abstractNumId w:val="37"/>
  </w:num>
  <w:num w:numId="33" w16cid:durableId="519854138">
    <w:abstractNumId w:val="14"/>
  </w:num>
  <w:num w:numId="34" w16cid:durableId="1827622323">
    <w:abstractNumId w:val="25"/>
  </w:num>
  <w:num w:numId="35" w16cid:durableId="1729452728">
    <w:abstractNumId w:val="16"/>
  </w:num>
  <w:num w:numId="36" w16cid:durableId="1584876107">
    <w:abstractNumId w:val="10"/>
  </w:num>
  <w:num w:numId="37" w16cid:durableId="1186481695">
    <w:abstractNumId w:val="15"/>
  </w:num>
  <w:num w:numId="38" w16cid:durableId="1372077763">
    <w:abstractNumId w:val="9"/>
  </w:num>
  <w:num w:numId="39" w16cid:durableId="631131888">
    <w:abstractNumId w:val="40"/>
  </w:num>
  <w:num w:numId="40" w16cid:durableId="1873884278">
    <w:abstractNumId w:val="35"/>
  </w:num>
  <w:num w:numId="41" w16cid:durableId="1634939493">
    <w:abstractNumId w:val="0"/>
  </w:num>
  <w:num w:numId="42" w16cid:durableId="133904211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0D3A"/>
    <w:rsid w:val="0000287B"/>
    <w:rsid w:val="00004830"/>
    <w:rsid w:val="00004DEB"/>
    <w:rsid w:val="00005F4A"/>
    <w:rsid w:val="00007FAC"/>
    <w:rsid w:val="0001230A"/>
    <w:rsid w:val="00012934"/>
    <w:rsid w:val="0001419D"/>
    <w:rsid w:val="000142FF"/>
    <w:rsid w:val="000161AD"/>
    <w:rsid w:val="00016B22"/>
    <w:rsid w:val="000178AD"/>
    <w:rsid w:val="0002039D"/>
    <w:rsid w:val="0002247B"/>
    <w:rsid w:val="00022594"/>
    <w:rsid w:val="0002273C"/>
    <w:rsid w:val="00023297"/>
    <w:rsid w:val="00024502"/>
    <w:rsid w:val="00024C9F"/>
    <w:rsid w:val="00026408"/>
    <w:rsid w:val="00026F65"/>
    <w:rsid w:val="0002780C"/>
    <w:rsid w:val="00027968"/>
    <w:rsid w:val="00027A00"/>
    <w:rsid w:val="00027F18"/>
    <w:rsid w:val="000300C6"/>
    <w:rsid w:val="000304A7"/>
    <w:rsid w:val="0003306A"/>
    <w:rsid w:val="000357C2"/>
    <w:rsid w:val="00035C67"/>
    <w:rsid w:val="00036F7D"/>
    <w:rsid w:val="00042C58"/>
    <w:rsid w:val="0004384A"/>
    <w:rsid w:val="000444FE"/>
    <w:rsid w:val="00046AAC"/>
    <w:rsid w:val="00046E46"/>
    <w:rsid w:val="00047696"/>
    <w:rsid w:val="00050910"/>
    <w:rsid w:val="000517BB"/>
    <w:rsid w:val="000554A5"/>
    <w:rsid w:val="000558CE"/>
    <w:rsid w:val="00056BB7"/>
    <w:rsid w:val="0006174F"/>
    <w:rsid w:val="00061C0B"/>
    <w:rsid w:val="000624C5"/>
    <w:rsid w:val="0006356E"/>
    <w:rsid w:val="00063F9C"/>
    <w:rsid w:val="00064131"/>
    <w:rsid w:val="000645C6"/>
    <w:rsid w:val="00066CE5"/>
    <w:rsid w:val="00066D7A"/>
    <w:rsid w:val="00066E0F"/>
    <w:rsid w:val="00070939"/>
    <w:rsid w:val="0007336E"/>
    <w:rsid w:val="0007387E"/>
    <w:rsid w:val="00074203"/>
    <w:rsid w:val="0007480B"/>
    <w:rsid w:val="0008030E"/>
    <w:rsid w:val="0008074F"/>
    <w:rsid w:val="00080992"/>
    <w:rsid w:val="00081329"/>
    <w:rsid w:val="0008372C"/>
    <w:rsid w:val="0008381C"/>
    <w:rsid w:val="00084028"/>
    <w:rsid w:val="0008476D"/>
    <w:rsid w:val="0008595A"/>
    <w:rsid w:val="00085EDB"/>
    <w:rsid w:val="000863A4"/>
    <w:rsid w:val="00086828"/>
    <w:rsid w:val="000875D9"/>
    <w:rsid w:val="00090431"/>
    <w:rsid w:val="0009131C"/>
    <w:rsid w:val="00094DA2"/>
    <w:rsid w:val="000969BE"/>
    <w:rsid w:val="000A0C62"/>
    <w:rsid w:val="000A0FB6"/>
    <w:rsid w:val="000A4196"/>
    <w:rsid w:val="000A66DC"/>
    <w:rsid w:val="000A68F6"/>
    <w:rsid w:val="000A6F5F"/>
    <w:rsid w:val="000A7407"/>
    <w:rsid w:val="000A7CC1"/>
    <w:rsid w:val="000B182B"/>
    <w:rsid w:val="000B23C2"/>
    <w:rsid w:val="000B6268"/>
    <w:rsid w:val="000B6BEB"/>
    <w:rsid w:val="000C029C"/>
    <w:rsid w:val="000C15DD"/>
    <w:rsid w:val="000C1BEA"/>
    <w:rsid w:val="000C2DD4"/>
    <w:rsid w:val="000C3B49"/>
    <w:rsid w:val="000C5340"/>
    <w:rsid w:val="000C6336"/>
    <w:rsid w:val="000C6BF8"/>
    <w:rsid w:val="000C6D37"/>
    <w:rsid w:val="000C794B"/>
    <w:rsid w:val="000C7CBB"/>
    <w:rsid w:val="000D150E"/>
    <w:rsid w:val="000D4464"/>
    <w:rsid w:val="000D6054"/>
    <w:rsid w:val="000D68AA"/>
    <w:rsid w:val="000E0780"/>
    <w:rsid w:val="000E20EC"/>
    <w:rsid w:val="000E259D"/>
    <w:rsid w:val="000E27F0"/>
    <w:rsid w:val="000E4AE6"/>
    <w:rsid w:val="000E4E15"/>
    <w:rsid w:val="000E52F1"/>
    <w:rsid w:val="000E6840"/>
    <w:rsid w:val="000E7ED8"/>
    <w:rsid w:val="000F2959"/>
    <w:rsid w:val="000F61BF"/>
    <w:rsid w:val="00100863"/>
    <w:rsid w:val="00100932"/>
    <w:rsid w:val="00100FEC"/>
    <w:rsid w:val="0010188D"/>
    <w:rsid w:val="00101CA7"/>
    <w:rsid w:val="001025C8"/>
    <w:rsid w:val="001064E3"/>
    <w:rsid w:val="0011016A"/>
    <w:rsid w:val="00112EF5"/>
    <w:rsid w:val="0011315C"/>
    <w:rsid w:val="00114757"/>
    <w:rsid w:val="001149E8"/>
    <w:rsid w:val="00115AB1"/>
    <w:rsid w:val="00116A09"/>
    <w:rsid w:val="0012048F"/>
    <w:rsid w:val="0012116F"/>
    <w:rsid w:val="0012238E"/>
    <w:rsid w:val="001233C2"/>
    <w:rsid w:val="00123A4D"/>
    <w:rsid w:val="00125231"/>
    <w:rsid w:val="00126BBF"/>
    <w:rsid w:val="001273B1"/>
    <w:rsid w:val="001312B6"/>
    <w:rsid w:val="00131A52"/>
    <w:rsid w:val="00135157"/>
    <w:rsid w:val="00136E06"/>
    <w:rsid w:val="0014041C"/>
    <w:rsid w:val="00142AC6"/>
    <w:rsid w:val="00142AF1"/>
    <w:rsid w:val="00142B8E"/>
    <w:rsid w:val="001434FE"/>
    <w:rsid w:val="001452EF"/>
    <w:rsid w:val="00145916"/>
    <w:rsid w:val="001461D2"/>
    <w:rsid w:val="0014688D"/>
    <w:rsid w:val="00152682"/>
    <w:rsid w:val="00152EEC"/>
    <w:rsid w:val="00153B89"/>
    <w:rsid w:val="00153D88"/>
    <w:rsid w:val="0015470B"/>
    <w:rsid w:val="00156E67"/>
    <w:rsid w:val="00156F7A"/>
    <w:rsid w:val="001618D5"/>
    <w:rsid w:val="00164C71"/>
    <w:rsid w:val="00166956"/>
    <w:rsid w:val="0016718E"/>
    <w:rsid w:val="00170DA4"/>
    <w:rsid w:val="0017164B"/>
    <w:rsid w:val="001736F2"/>
    <w:rsid w:val="0018239E"/>
    <w:rsid w:val="00184A87"/>
    <w:rsid w:val="001859AA"/>
    <w:rsid w:val="00185E51"/>
    <w:rsid w:val="00186921"/>
    <w:rsid w:val="00187B49"/>
    <w:rsid w:val="0019116F"/>
    <w:rsid w:val="00195066"/>
    <w:rsid w:val="0019597C"/>
    <w:rsid w:val="00196CFD"/>
    <w:rsid w:val="001971A6"/>
    <w:rsid w:val="001A1755"/>
    <w:rsid w:val="001A1A5E"/>
    <w:rsid w:val="001A318B"/>
    <w:rsid w:val="001A36A0"/>
    <w:rsid w:val="001A4628"/>
    <w:rsid w:val="001A4C7F"/>
    <w:rsid w:val="001A58B9"/>
    <w:rsid w:val="001A6710"/>
    <w:rsid w:val="001A775A"/>
    <w:rsid w:val="001B240A"/>
    <w:rsid w:val="001B47FE"/>
    <w:rsid w:val="001B56F0"/>
    <w:rsid w:val="001B5BF3"/>
    <w:rsid w:val="001B68CA"/>
    <w:rsid w:val="001C0499"/>
    <w:rsid w:val="001C10BC"/>
    <w:rsid w:val="001C1B76"/>
    <w:rsid w:val="001C2812"/>
    <w:rsid w:val="001C3836"/>
    <w:rsid w:val="001C42A5"/>
    <w:rsid w:val="001C5B28"/>
    <w:rsid w:val="001C6D26"/>
    <w:rsid w:val="001C7252"/>
    <w:rsid w:val="001D16B9"/>
    <w:rsid w:val="001D1E52"/>
    <w:rsid w:val="001D2E8D"/>
    <w:rsid w:val="001D3601"/>
    <w:rsid w:val="001D3BFC"/>
    <w:rsid w:val="001D480B"/>
    <w:rsid w:val="001D7451"/>
    <w:rsid w:val="001E049E"/>
    <w:rsid w:val="001E0575"/>
    <w:rsid w:val="001E0F77"/>
    <w:rsid w:val="001E31BC"/>
    <w:rsid w:val="001E3CBD"/>
    <w:rsid w:val="001E413C"/>
    <w:rsid w:val="001E4626"/>
    <w:rsid w:val="001F1478"/>
    <w:rsid w:val="001F208C"/>
    <w:rsid w:val="001F2EE0"/>
    <w:rsid w:val="001F4165"/>
    <w:rsid w:val="001F48BE"/>
    <w:rsid w:val="001F4D45"/>
    <w:rsid w:val="001F5973"/>
    <w:rsid w:val="001F5C93"/>
    <w:rsid w:val="001F5FF0"/>
    <w:rsid w:val="002002CA"/>
    <w:rsid w:val="002005C6"/>
    <w:rsid w:val="0020065A"/>
    <w:rsid w:val="002024FB"/>
    <w:rsid w:val="002034E4"/>
    <w:rsid w:val="00203FF7"/>
    <w:rsid w:val="002059A9"/>
    <w:rsid w:val="002068C5"/>
    <w:rsid w:val="00206D11"/>
    <w:rsid w:val="0020784E"/>
    <w:rsid w:val="00207F12"/>
    <w:rsid w:val="002106CE"/>
    <w:rsid w:val="002129C1"/>
    <w:rsid w:val="00213648"/>
    <w:rsid w:val="00213FE8"/>
    <w:rsid w:val="00214A2D"/>
    <w:rsid w:val="0021575D"/>
    <w:rsid w:val="00216FDC"/>
    <w:rsid w:val="00220750"/>
    <w:rsid w:val="00221039"/>
    <w:rsid w:val="00222E0C"/>
    <w:rsid w:val="00223E94"/>
    <w:rsid w:val="00224A8F"/>
    <w:rsid w:val="00224AA5"/>
    <w:rsid w:val="00226407"/>
    <w:rsid w:val="00231877"/>
    <w:rsid w:val="002344C2"/>
    <w:rsid w:val="0023534B"/>
    <w:rsid w:val="00235D3F"/>
    <w:rsid w:val="00240405"/>
    <w:rsid w:val="00240D2B"/>
    <w:rsid w:val="00242745"/>
    <w:rsid w:val="002440F9"/>
    <w:rsid w:val="00245DEF"/>
    <w:rsid w:val="00247C15"/>
    <w:rsid w:val="002501FB"/>
    <w:rsid w:val="002508A9"/>
    <w:rsid w:val="002536E3"/>
    <w:rsid w:val="002546A2"/>
    <w:rsid w:val="00254C54"/>
    <w:rsid w:val="002601A8"/>
    <w:rsid w:val="00263212"/>
    <w:rsid w:val="002633BB"/>
    <w:rsid w:val="00263916"/>
    <w:rsid w:val="00263EA4"/>
    <w:rsid w:val="0026467E"/>
    <w:rsid w:val="0027026E"/>
    <w:rsid w:val="00270DBC"/>
    <w:rsid w:val="00271F85"/>
    <w:rsid w:val="002749B7"/>
    <w:rsid w:val="00275EDE"/>
    <w:rsid w:val="002868AB"/>
    <w:rsid w:val="002873A2"/>
    <w:rsid w:val="0028746C"/>
    <w:rsid w:val="00293DEB"/>
    <w:rsid w:val="0029459E"/>
    <w:rsid w:val="00294946"/>
    <w:rsid w:val="00296019"/>
    <w:rsid w:val="002965E5"/>
    <w:rsid w:val="00296706"/>
    <w:rsid w:val="00296C6E"/>
    <w:rsid w:val="002A24EE"/>
    <w:rsid w:val="002A2FA2"/>
    <w:rsid w:val="002A3BD3"/>
    <w:rsid w:val="002A5617"/>
    <w:rsid w:val="002A5C6D"/>
    <w:rsid w:val="002A6590"/>
    <w:rsid w:val="002A781B"/>
    <w:rsid w:val="002B0928"/>
    <w:rsid w:val="002B1B49"/>
    <w:rsid w:val="002B275C"/>
    <w:rsid w:val="002B5366"/>
    <w:rsid w:val="002C1CE0"/>
    <w:rsid w:val="002C5497"/>
    <w:rsid w:val="002C5D2E"/>
    <w:rsid w:val="002D2F38"/>
    <w:rsid w:val="002D587C"/>
    <w:rsid w:val="002D7517"/>
    <w:rsid w:val="002E0A03"/>
    <w:rsid w:val="002E0CEC"/>
    <w:rsid w:val="002E2482"/>
    <w:rsid w:val="002E5AE2"/>
    <w:rsid w:val="002E6AB1"/>
    <w:rsid w:val="002E789C"/>
    <w:rsid w:val="002F00A7"/>
    <w:rsid w:val="002F1B8B"/>
    <w:rsid w:val="002F2468"/>
    <w:rsid w:val="002F3562"/>
    <w:rsid w:val="002F3B4B"/>
    <w:rsid w:val="002F3F90"/>
    <w:rsid w:val="002F420E"/>
    <w:rsid w:val="002F4A81"/>
    <w:rsid w:val="003049FE"/>
    <w:rsid w:val="00304A40"/>
    <w:rsid w:val="00305726"/>
    <w:rsid w:val="003158F1"/>
    <w:rsid w:val="00322932"/>
    <w:rsid w:val="00323EC3"/>
    <w:rsid w:val="00325391"/>
    <w:rsid w:val="0032752F"/>
    <w:rsid w:val="00331CC3"/>
    <w:rsid w:val="00331FE0"/>
    <w:rsid w:val="00332398"/>
    <w:rsid w:val="00332FA8"/>
    <w:rsid w:val="003342D5"/>
    <w:rsid w:val="003349C4"/>
    <w:rsid w:val="003372C0"/>
    <w:rsid w:val="003375A6"/>
    <w:rsid w:val="00337DC2"/>
    <w:rsid w:val="0034095E"/>
    <w:rsid w:val="00342700"/>
    <w:rsid w:val="0034476E"/>
    <w:rsid w:val="00346311"/>
    <w:rsid w:val="00352618"/>
    <w:rsid w:val="00352865"/>
    <w:rsid w:val="00356AF8"/>
    <w:rsid w:val="00360764"/>
    <w:rsid w:val="0036166D"/>
    <w:rsid w:val="00364152"/>
    <w:rsid w:val="00364B3F"/>
    <w:rsid w:val="0036545F"/>
    <w:rsid w:val="00365B90"/>
    <w:rsid w:val="00367A9C"/>
    <w:rsid w:val="00367CC5"/>
    <w:rsid w:val="0037174D"/>
    <w:rsid w:val="00371924"/>
    <w:rsid w:val="00372A9F"/>
    <w:rsid w:val="0037476C"/>
    <w:rsid w:val="003772D2"/>
    <w:rsid w:val="00380BB9"/>
    <w:rsid w:val="003817D3"/>
    <w:rsid w:val="00381A57"/>
    <w:rsid w:val="00383401"/>
    <w:rsid w:val="003869A2"/>
    <w:rsid w:val="00386BEA"/>
    <w:rsid w:val="00392632"/>
    <w:rsid w:val="0039453C"/>
    <w:rsid w:val="00394B27"/>
    <w:rsid w:val="00396275"/>
    <w:rsid w:val="003A1DE5"/>
    <w:rsid w:val="003A214C"/>
    <w:rsid w:val="003A3FCF"/>
    <w:rsid w:val="003A4465"/>
    <w:rsid w:val="003A5F07"/>
    <w:rsid w:val="003A7331"/>
    <w:rsid w:val="003A77EA"/>
    <w:rsid w:val="003B09FC"/>
    <w:rsid w:val="003B3D78"/>
    <w:rsid w:val="003B4CDA"/>
    <w:rsid w:val="003B55D9"/>
    <w:rsid w:val="003B5926"/>
    <w:rsid w:val="003B78FA"/>
    <w:rsid w:val="003C22E8"/>
    <w:rsid w:val="003C2DBC"/>
    <w:rsid w:val="003C45A7"/>
    <w:rsid w:val="003D280E"/>
    <w:rsid w:val="003D409C"/>
    <w:rsid w:val="003D4A0D"/>
    <w:rsid w:val="003D521F"/>
    <w:rsid w:val="003D6C24"/>
    <w:rsid w:val="003D6D08"/>
    <w:rsid w:val="003D7124"/>
    <w:rsid w:val="003D789E"/>
    <w:rsid w:val="003E2CBC"/>
    <w:rsid w:val="003E5B2B"/>
    <w:rsid w:val="003F30B1"/>
    <w:rsid w:val="003F3D42"/>
    <w:rsid w:val="003F4E48"/>
    <w:rsid w:val="004000B3"/>
    <w:rsid w:val="00400DD3"/>
    <w:rsid w:val="00400FC1"/>
    <w:rsid w:val="00401A93"/>
    <w:rsid w:val="004036D1"/>
    <w:rsid w:val="004037C5"/>
    <w:rsid w:val="00403E44"/>
    <w:rsid w:val="00404FCE"/>
    <w:rsid w:val="0040508F"/>
    <w:rsid w:val="00406DE0"/>
    <w:rsid w:val="0041011E"/>
    <w:rsid w:val="00410A0F"/>
    <w:rsid w:val="00415215"/>
    <w:rsid w:val="00415700"/>
    <w:rsid w:val="00417670"/>
    <w:rsid w:val="00421757"/>
    <w:rsid w:val="004219F6"/>
    <w:rsid w:val="00421AC3"/>
    <w:rsid w:val="004227D6"/>
    <w:rsid w:val="00426169"/>
    <w:rsid w:val="0042755F"/>
    <w:rsid w:val="004279A1"/>
    <w:rsid w:val="004301D8"/>
    <w:rsid w:val="00432E76"/>
    <w:rsid w:val="00433926"/>
    <w:rsid w:val="00433E66"/>
    <w:rsid w:val="00434A43"/>
    <w:rsid w:val="004358BB"/>
    <w:rsid w:val="004373E2"/>
    <w:rsid w:val="00442626"/>
    <w:rsid w:val="00443A51"/>
    <w:rsid w:val="00443B02"/>
    <w:rsid w:val="0044510A"/>
    <w:rsid w:val="0044658C"/>
    <w:rsid w:val="00451DC0"/>
    <w:rsid w:val="004524B5"/>
    <w:rsid w:val="004546AB"/>
    <w:rsid w:val="00456D47"/>
    <w:rsid w:val="0045743F"/>
    <w:rsid w:val="00460710"/>
    <w:rsid w:val="00461AC8"/>
    <w:rsid w:val="00461FC9"/>
    <w:rsid w:val="004638C7"/>
    <w:rsid w:val="0046394F"/>
    <w:rsid w:val="00463F8E"/>
    <w:rsid w:val="00464280"/>
    <w:rsid w:val="00465158"/>
    <w:rsid w:val="0046559C"/>
    <w:rsid w:val="00473A5C"/>
    <w:rsid w:val="00474530"/>
    <w:rsid w:val="004761D1"/>
    <w:rsid w:val="00477E07"/>
    <w:rsid w:val="004813AE"/>
    <w:rsid w:val="00482A59"/>
    <w:rsid w:val="00483E89"/>
    <w:rsid w:val="0048407A"/>
    <w:rsid w:val="0048518A"/>
    <w:rsid w:val="004944B7"/>
    <w:rsid w:val="0049688F"/>
    <w:rsid w:val="004976DD"/>
    <w:rsid w:val="004A0483"/>
    <w:rsid w:val="004A136A"/>
    <w:rsid w:val="004A3DC2"/>
    <w:rsid w:val="004B0489"/>
    <w:rsid w:val="004B2368"/>
    <w:rsid w:val="004B2ECA"/>
    <w:rsid w:val="004B3CE0"/>
    <w:rsid w:val="004B5DA1"/>
    <w:rsid w:val="004B651F"/>
    <w:rsid w:val="004B6E36"/>
    <w:rsid w:val="004B7780"/>
    <w:rsid w:val="004C0B60"/>
    <w:rsid w:val="004C165D"/>
    <w:rsid w:val="004C19B5"/>
    <w:rsid w:val="004C1B32"/>
    <w:rsid w:val="004C1EAE"/>
    <w:rsid w:val="004C26D6"/>
    <w:rsid w:val="004C597E"/>
    <w:rsid w:val="004C6492"/>
    <w:rsid w:val="004C7B5C"/>
    <w:rsid w:val="004D1927"/>
    <w:rsid w:val="004D1E6F"/>
    <w:rsid w:val="004D2195"/>
    <w:rsid w:val="004D2F7F"/>
    <w:rsid w:val="004D444F"/>
    <w:rsid w:val="004D513D"/>
    <w:rsid w:val="004D5A1B"/>
    <w:rsid w:val="004D5A65"/>
    <w:rsid w:val="004E0C2A"/>
    <w:rsid w:val="004E1968"/>
    <w:rsid w:val="004E3D0D"/>
    <w:rsid w:val="004E415C"/>
    <w:rsid w:val="004E45D8"/>
    <w:rsid w:val="004E51ED"/>
    <w:rsid w:val="004E7D67"/>
    <w:rsid w:val="004F044F"/>
    <w:rsid w:val="004F2955"/>
    <w:rsid w:val="004F2E17"/>
    <w:rsid w:val="004F3845"/>
    <w:rsid w:val="004F45C6"/>
    <w:rsid w:val="004F49A4"/>
    <w:rsid w:val="004F49D6"/>
    <w:rsid w:val="004F5292"/>
    <w:rsid w:val="004F5DFA"/>
    <w:rsid w:val="004F6114"/>
    <w:rsid w:val="004F6253"/>
    <w:rsid w:val="005013BF"/>
    <w:rsid w:val="00502203"/>
    <w:rsid w:val="005022FD"/>
    <w:rsid w:val="00502E5B"/>
    <w:rsid w:val="005047B4"/>
    <w:rsid w:val="00505316"/>
    <w:rsid w:val="00507032"/>
    <w:rsid w:val="00507198"/>
    <w:rsid w:val="00507F32"/>
    <w:rsid w:val="00510054"/>
    <w:rsid w:val="00510B1E"/>
    <w:rsid w:val="0051254D"/>
    <w:rsid w:val="00514D7E"/>
    <w:rsid w:val="00515D5D"/>
    <w:rsid w:val="00516DF1"/>
    <w:rsid w:val="0052256D"/>
    <w:rsid w:val="00522D21"/>
    <w:rsid w:val="00523405"/>
    <w:rsid w:val="00526E99"/>
    <w:rsid w:val="00527DA8"/>
    <w:rsid w:val="0053099F"/>
    <w:rsid w:val="00531939"/>
    <w:rsid w:val="005320A3"/>
    <w:rsid w:val="005328C9"/>
    <w:rsid w:val="005329A8"/>
    <w:rsid w:val="0053318C"/>
    <w:rsid w:val="00533A91"/>
    <w:rsid w:val="00534F4F"/>
    <w:rsid w:val="005364A2"/>
    <w:rsid w:val="00536FED"/>
    <w:rsid w:val="005409FB"/>
    <w:rsid w:val="00542913"/>
    <w:rsid w:val="005434D1"/>
    <w:rsid w:val="00543DC5"/>
    <w:rsid w:val="00543DFB"/>
    <w:rsid w:val="005443EF"/>
    <w:rsid w:val="00544639"/>
    <w:rsid w:val="0054633E"/>
    <w:rsid w:val="00546793"/>
    <w:rsid w:val="005515E1"/>
    <w:rsid w:val="0055350C"/>
    <w:rsid w:val="00554CA2"/>
    <w:rsid w:val="00557810"/>
    <w:rsid w:val="005616ED"/>
    <w:rsid w:val="005667CF"/>
    <w:rsid w:val="00571565"/>
    <w:rsid w:val="00572777"/>
    <w:rsid w:val="00573F93"/>
    <w:rsid w:val="00574770"/>
    <w:rsid w:val="005808A2"/>
    <w:rsid w:val="00580A8E"/>
    <w:rsid w:val="00580B03"/>
    <w:rsid w:val="005829D5"/>
    <w:rsid w:val="005848BB"/>
    <w:rsid w:val="00585333"/>
    <w:rsid w:val="00585C64"/>
    <w:rsid w:val="00586C2D"/>
    <w:rsid w:val="005900A5"/>
    <w:rsid w:val="0059102B"/>
    <w:rsid w:val="0059191E"/>
    <w:rsid w:val="00591F7C"/>
    <w:rsid w:val="00592990"/>
    <w:rsid w:val="00592B29"/>
    <w:rsid w:val="00592E2C"/>
    <w:rsid w:val="0059608E"/>
    <w:rsid w:val="00597C0E"/>
    <w:rsid w:val="005A01E2"/>
    <w:rsid w:val="005A1759"/>
    <w:rsid w:val="005A3305"/>
    <w:rsid w:val="005A3C4B"/>
    <w:rsid w:val="005A481C"/>
    <w:rsid w:val="005A55A3"/>
    <w:rsid w:val="005A60E8"/>
    <w:rsid w:val="005B0B3D"/>
    <w:rsid w:val="005B0C64"/>
    <w:rsid w:val="005B230B"/>
    <w:rsid w:val="005B3029"/>
    <w:rsid w:val="005B3A06"/>
    <w:rsid w:val="005B55F3"/>
    <w:rsid w:val="005B62C3"/>
    <w:rsid w:val="005B6744"/>
    <w:rsid w:val="005B69FB"/>
    <w:rsid w:val="005C01DB"/>
    <w:rsid w:val="005C0B61"/>
    <w:rsid w:val="005C3745"/>
    <w:rsid w:val="005C4509"/>
    <w:rsid w:val="005C49CC"/>
    <w:rsid w:val="005C577B"/>
    <w:rsid w:val="005D017B"/>
    <w:rsid w:val="005D0966"/>
    <w:rsid w:val="005D3299"/>
    <w:rsid w:val="005D344D"/>
    <w:rsid w:val="005D4211"/>
    <w:rsid w:val="005D4748"/>
    <w:rsid w:val="005D489C"/>
    <w:rsid w:val="005D519C"/>
    <w:rsid w:val="005D54AD"/>
    <w:rsid w:val="005D7920"/>
    <w:rsid w:val="005E197B"/>
    <w:rsid w:val="005E1C50"/>
    <w:rsid w:val="005E288F"/>
    <w:rsid w:val="005E3B24"/>
    <w:rsid w:val="005E3F64"/>
    <w:rsid w:val="005E7184"/>
    <w:rsid w:val="005E78BD"/>
    <w:rsid w:val="005F01B5"/>
    <w:rsid w:val="005F2DFC"/>
    <w:rsid w:val="005F3114"/>
    <w:rsid w:val="005F35E7"/>
    <w:rsid w:val="005F56C5"/>
    <w:rsid w:val="006000CA"/>
    <w:rsid w:val="00600B38"/>
    <w:rsid w:val="006015C1"/>
    <w:rsid w:val="00604E4E"/>
    <w:rsid w:val="00606343"/>
    <w:rsid w:val="0060700A"/>
    <w:rsid w:val="00614B99"/>
    <w:rsid w:val="006152B3"/>
    <w:rsid w:val="00615F47"/>
    <w:rsid w:val="006204EF"/>
    <w:rsid w:val="00621A48"/>
    <w:rsid w:val="00623A44"/>
    <w:rsid w:val="0062606B"/>
    <w:rsid w:val="006267EB"/>
    <w:rsid w:val="00626BE4"/>
    <w:rsid w:val="0062715C"/>
    <w:rsid w:val="00627665"/>
    <w:rsid w:val="00627AC0"/>
    <w:rsid w:val="00631E2E"/>
    <w:rsid w:val="00632A23"/>
    <w:rsid w:val="00632AE9"/>
    <w:rsid w:val="00634539"/>
    <w:rsid w:val="0064038B"/>
    <w:rsid w:val="0064064C"/>
    <w:rsid w:val="006406BD"/>
    <w:rsid w:val="00640942"/>
    <w:rsid w:val="00643249"/>
    <w:rsid w:val="006443EC"/>
    <w:rsid w:val="006458C3"/>
    <w:rsid w:val="0064737E"/>
    <w:rsid w:val="00647AB5"/>
    <w:rsid w:val="00647F3B"/>
    <w:rsid w:val="00652C04"/>
    <w:rsid w:val="00655AE4"/>
    <w:rsid w:val="0066067D"/>
    <w:rsid w:val="00661BE0"/>
    <w:rsid w:val="00661E17"/>
    <w:rsid w:val="00662C09"/>
    <w:rsid w:val="00664D31"/>
    <w:rsid w:val="00665FD2"/>
    <w:rsid w:val="00670178"/>
    <w:rsid w:val="006702D6"/>
    <w:rsid w:val="00670D2C"/>
    <w:rsid w:val="00672179"/>
    <w:rsid w:val="00673515"/>
    <w:rsid w:val="00673B1B"/>
    <w:rsid w:val="00673BF6"/>
    <w:rsid w:val="00673EC5"/>
    <w:rsid w:val="00673FAC"/>
    <w:rsid w:val="00675B25"/>
    <w:rsid w:val="00676C3E"/>
    <w:rsid w:val="006806CF"/>
    <w:rsid w:val="00680BE9"/>
    <w:rsid w:val="00683438"/>
    <w:rsid w:val="00683967"/>
    <w:rsid w:val="006840ED"/>
    <w:rsid w:val="00686AA0"/>
    <w:rsid w:val="00687006"/>
    <w:rsid w:val="00687737"/>
    <w:rsid w:val="0069055A"/>
    <w:rsid w:val="00691F79"/>
    <w:rsid w:val="00692897"/>
    <w:rsid w:val="0069388D"/>
    <w:rsid w:val="00693943"/>
    <w:rsid w:val="00693D6E"/>
    <w:rsid w:val="006A18E7"/>
    <w:rsid w:val="006A22E2"/>
    <w:rsid w:val="006A3502"/>
    <w:rsid w:val="006A43B2"/>
    <w:rsid w:val="006A49F2"/>
    <w:rsid w:val="006A572D"/>
    <w:rsid w:val="006B23A8"/>
    <w:rsid w:val="006B2E69"/>
    <w:rsid w:val="006B3082"/>
    <w:rsid w:val="006B4B7F"/>
    <w:rsid w:val="006B6D59"/>
    <w:rsid w:val="006B79AA"/>
    <w:rsid w:val="006C02BD"/>
    <w:rsid w:val="006C0A0F"/>
    <w:rsid w:val="006C2B96"/>
    <w:rsid w:val="006C52C8"/>
    <w:rsid w:val="006C54C9"/>
    <w:rsid w:val="006C599D"/>
    <w:rsid w:val="006D1220"/>
    <w:rsid w:val="006D12FD"/>
    <w:rsid w:val="006D1560"/>
    <w:rsid w:val="006D1626"/>
    <w:rsid w:val="006D27A4"/>
    <w:rsid w:val="006D2D40"/>
    <w:rsid w:val="006D41DA"/>
    <w:rsid w:val="006D523A"/>
    <w:rsid w:val="006E0D1C"/>
    <w:rsid w:val="006E1B02"/>
    <w:rsid w:val="006E27DA"/>
    <w:rsid w:val="006E459B"/>
    <w:rsid w:val="006E4F56"/>
    <w:rsid w:val="006E70A1"/>
    <w:rsid w:val="006F025A"/>
    <w:rsid w:val="006F26B9"/>
    <w:rsid w:val="006F3589"/>
    <w:rsid w:val="006F475A"/>
    <w:rsid w:val="006F48EE"/>
    <w:rsid w:val="006F5463"/>
    <w:rsid w:val="006F59FD"/>
    <w:rsid w:val="006F5B69"/>
    <w:rsid w:val="006F6948"/>
    <w:rsid w:val="006F7D63"/>
    <w:rsid w:val="00700D9C"/>
    <w:rsid w:val="00701999"/>
    <w:rsid w:val="00702238"/>
    <w:rsid w:val="00702A28"/>
    <w:rsid w:val="00705368"/>
    <w:rsid w:val="007066DF"/>
    <w:rsid w:val="00707146"/>
    <w:rsid w:val="00710C4D"/>
    <w:rsid w:val="00713B5D"/>
    <w:rsid w:val="00714435"/>
    <w:rsid w:val="0071446C"/>
    <w:rsid w:val="00714B9B"/>
    <w:rsid w:val="00714E8B"/>
    <w:rsid w:val="00720FD4"/>
    <w:rsid w:val="007234E6"/>
    <w:rsid w:val="00723979"/>
    <w:rsid w:val="00724278"/>
    <w:rsid w:val="00724BFF"/>
    <w:rsid w:val="00726708"/>
    <w:rsid w:val="00730D02"/>
    <w:rsid w:val="007317BF"/>
    <w:rsid w:val="007335B9"/>
    <w:rsid w:val="007352A7"/>
    <w:rsid w:val="00735923"/>
    <w:rsid w:val="0073672B"/>
    <w:rsid w:val="00736C32"/>
    <w:rsid w:val="00736FB8"/>
    <w:rsid w:val="00742120"/>
    <w:rsid w:val="007422CE"/>
    <w:rsid w:val="00742A50"/>
    <w:rsid w:val="007438D0"/>
    <w:rsid w:val="0074643D"/>
    <w:rsid w:val="00746C62"/>
    <w:rsid w:val="00746D87"/>
    <w:rsid w:val="0075307E"/>
    <w:rsid w:val="00753E36"/>
    <w:rsid w:val="0075402C"/>
    <w:rsid w:val="00757B44"/>
    <w:rsid w:val="00757C43"/>
    <w:rsid w:val="00761C00"/>
    <w:rsid w:val="007622D9"/>
    <w:rsid w:val="00762FAF"/>
    <w:rsid w:val="00764B68"/>
    <w:rsid w:val="00767318"/>
    <w:rsid w:val="0076740D"/>
    <w:rsid w:val="0077105E"/>
    <w:rsid w:val="00771B51"/>
    <w:rsid w:val="00774693"/>
    <w:rsid w:val="0077562C"/>
    <w:rsid w:val="00775E15"/>
    <w:rsid w:val="0077644A"/>
    <w:rsid w:val="0078023D"/>
    <w:rsid w:val="0078154A"/>
    <w:rsid w:val="00784DDB"/>
    <w:rsid w:val="00785D41"/>
    <w:rsid w:val="00787667"/>
    <w:rsid w:val="00787869"/>
    <w:rsid w:val="00787B3D"/>
    <w:rsid w:val="00787F09"/>
    <w:rsid w:val="00795E1B"/>
    <w:rsid w:val="00795F59"/>
    <w:rsid w:val="00796F51"/>
    <w:rsid w:val="0079716A"/>
    <w:rsid w:val="007A2C69"/>
    <w:rsid w:val="007A48EC"/>
    <w:rsid w:val="007A50CD"/>
    <w:rsid w:val="007A5A83"/>
    <w:rsid w:val="007A7C3A"/>
    <w:rsid w:val="007B0595"/>
    <w:rsid w:val="007B0E9E"/>
    <w:rsid w:val="007B1EB4"/>
    <w:rsid w:val="007B21AF"/>
    <w:rsid w:val="007B301C"/>
    <w:rsid w:val="007B39D9"/>
    <w:rsid w:val="007B3ED8"/>
    <w:rsid w:val="007B47DF"/>
    <w:rsid w:val="007B6D88"/>
    <w:rsid w:val="007B7615"/>
    <w:rsid w:val="007B7C9D"/>
    <w:rsid w:val="007C073B"/>
    <w:rsid w:val="007C28F2"/>
    <w:rsid w:val="007C49C0"/>
    <w:rsid w:val="007C4CF3"/>
    <w:rsid w:val="007C5C87"/>
    <w:rsid w:val="007D0E1C"/>
    <w:rsid w:val="007D187E"/>
    <w:rsid w:val="007D271B"/>
    <w:rsid w:val="007D75E7"/>
    <w:rsid w:val="007E02FD"/>
    <w:rsid w:val="007E46A1"/>
    <w:rsid w:val="007F058D"/>
    <w:rsid w:val="007F09F2"/>
    <w:rsid w:val="007F34F9"/>
    <w:rsid w:val="007F3EFB"/>
    <w:rsid w:val="008079EB"/>
    <w:rsid w:val="008101DD"/>
    <w:rsid w:val="008118A8"/>
    <w:rsid w:val="00813E72"/>
    <w:rsid w:val="00816676"/>
    <w:rsid w:val="00816DEF"/>
    <w:rsid w:val="00817F0F"/>
    <w:rsid w:val="00821555"/>
    <w:rsid w:val="00822516"/>
    <w:rsid w:val="00822F65"/>
    <w:rsid w:val="00824554"/>
    <w:rsid w:val="00826EF5"/>
    <w:rsid w:val="0083084D"/>
    <w:rsid w:val="00831A51"/>
    <w:rsid w:val="0083757B"/>
    <w:rsid w:val="00837900"/>
    <w:rsid w:val="00837E38"/>
    <w:rsid w:val="008404F6"/>
    <w:rsid w:val="0084133B"/>
    <w:rsid w:val="008415A5"/>
    <w:rsid w:val="008418CE"/>
    <w:rsid w:val="00842EB6"/>
    <w:rsid w:val="00843F17"/>
    <w:rsid w:val="008458A2"/>
    <w:rsid w:val="00846136"/>
    <w:rsid w:val="008508F3"/>
    <w:rsid w:val="00851905"/>
    <w:rsid w:val="00853C7B"/>
    <w:rsid w:val="008559E2"/>
    <w:rsid w:val="00856073"/>
    <w:rsid w:val="008563CB"/>
    <w:rsid w:val="0086071A"/>
    <w:rsid w:val="008616B8"/>
    <w:rsid w:val="0086494A"/>
    <w:rsid w:val="008650BA"/>
    <w:rsid w:val="00866221"/>
    <w:rsid w:val="008702BA"/>
    <w:rsid w:val="008708B7"/>
    <w:rsid w:val="00870E42"/>
    <w:rsid w:val="0087101B"/>
    <w:rsid w:val="00871848"/>
    <w:rsid w:val="00874432"/>
    <w:rsid w:val="0087598B"/>
    <w:rsid w:val="0087612E"/>
    <w:rsid w:val="008764C9"/>
    <w:rsid w:val="008825F1"/>
    <w:rsid w:val="00882B75"/>
    <w:rsid w:val="00882D34"/>
    <w:rsid w:val="0088370A"/>
    <w:rsid w:val="00883941"/>
    <w:rsid w:val="008842D2"/>
    <w:rsid w:val="00886BDE"/>
    <w:rsid w:val="00887DB1"/>
    <w:rsid w:val="00890B34"/>
    <w:rsid w:val="00891E21"/>
    <w:rsid w:val="008922D3"/>
    <w:rsid w:val="00892AA5"/>
    <w:rsid w:val="00892BBA"/>
    <w:rsid w:val="00894881"/>
    <w:rsid w:val="00896158"/>
    <w:rsid w:val="0089723E"/>
    <w:rsid w:val="008A35FC"/>
    <w:rsid w:val="008A41D3"/>
    <w:rsid w:val="008A4F28"/>
    <w:rsid w:val="008A53D3"/>
    <w:rsid w:val="008A7B40"/>
    <w:rsid w:val="008B0F01"/>
    <w:rsid w:val="008B1CD0"/>
    <w:rsid w:val="008B26E5"/>
    <w:rsid w:val="008B53A3"/>
    <w:rsid w:val="008B5A41"/>
    <w:rsid w:val="008C3BE5"/>
    <w:rsid w:val="008C439F"/>
    <w:rsid w:val="008D2648"/>
    <w:rsid w:val="008D281B"/>
    <w:rsid w:val="008D50C3"/>
    <w:rsid w:val="008E067B"/>
    <w:rsid w:val="008E0D12"/>
    <w:rsid w:val="008E0D37"/>
    <w:rsid w:val="008E1B4B"/>
    <w:rsid w:val="008E241A"/>
    <w:rsid w:val="008E32CA"/>
    <w:rsid w:val="008E54D3"/>
    <w:rsid w:val="008E58B2"/>
    <w:rsid w:val="008E5C24"/>
    <w:rsid w:val="008E6BBF"/>
    <w:rsid w:val="008E7640"/>
    <w:rsid w:val="008F15EE"/>
    <w:rsid w:val="008F4B86"/>
    <w:rsid w:val="008F50DD"/>
    <w:rsid w:val="008F526B"/>
    <w:rsid w:val="008F7225"/>
    <w:rsid w:val="009015C2"/>
    <w:rsid w:val="00902C6D"/>
    <w:rsid w:val="00903763"/>
    <w:rsid w:val="0090395F"/>
    <w:rsid w:val="00906D46"/>
    <w:rsid w:val="00910E61"/>
    <w:rsid w:val="009116A9"/>
    <w:rsid w:val="009119D4"/>
    <w:rsid w:val="0091288B"/>
    <w:rsid w:val="00916100"/>
    <w:rsid w:val="00920868"/>
    <w:rsid w:val="00920D65"/>
    <w:rsid w:val="0092117C"/>
    <w:rsid w:val="0092250B"/>
    <w:rsid w:val="009239B7"/>
    <w:rsid w:val="00923EBA"/>
    <w:rsid w:val="009243E7"/>
    <w:rsid w:val="00924B2D"/>
    <w:rsid w:val="00925809"/>
    <w:rsid w:val="00927A09"/>
    <w:rsid w:val="00930D94"/>
    <w:rsid w:val="0093324E"/>
    <w:rsid w:val="00933C3F"/>
    <w:rsid w:val="009345D0"/>
    <w:rsid w:val="00935DA0"/>
    <w:rsid w:val="00935FBB"/>
    <w:rsid w:val="00936E62"/>
    <w:rsid w:val="0094148D"/>
    <w:rsid w:val="00942226"/>
    <w:rsid w:val="009425F9"/>
    <w:rsid w:val="00944AC0"/>
    <w:rsid w:val="009513A5"/>
    <w:rsid w:val="0095150E"/>
    <w:rsid w:val="0095252B"/>
    <w:rsid w:val="00952A3D"/>
    <w:rsid w:val="00952EAD"/>
    <w:rsid w:val="00955A6F"/>
    <w:rsid w:val="00956011"/>
    <w:rsid w:val="00957541"/>
    <w:rsid w:val="0096119D"/>
    <w:rsid w:val="00961860"/>
    <w:rsid w:val="009647B1"/>
    <w:rsid w:val="0096574B"/>
    <w:rsid w:val="00966B04"/>
    <w:rsid w:val="00966DA3"/>
    <w:rsid w:val="00966EB1"/>
    <w:rsid w:val="00967EDB"/>
    <w:rsid w:val="009703F2"/>
    <w:rsid w:val="00971AB6"/>
    <w:rsid w:val="00972613"/>
    <w:rsid w:val="00973C94"/>
    <w:rsid w:val="009766AF"/>
    <w:rsid w:val="00976A2A"/>
    <w:rsid w:val="00980401"/>
    <w:rsid w:val="009809A0"/>
    <w:rsid w:val="009811F3"/>
    <w:rsid w:val="00982140"/>
    <w:rsid w:val="00985DF2"/>
    <w:rsid w:val="0099187D"/>
    <w:rsid w:val="009918EF"/>
    <w:rsid w:val="00991A61"/>
    <w:rsid w:val="009935C2"/>
    <w:rsid w:val="00994470"/>
    <w:rsid w:val="0099537D"/>
    <w:rsid w:val="00996616"/>
    <w:rsid w:val="009A059A"/>
    <w:rsid w:val="009A12AF"/>
    <w:rsid w:val="009A163B"/>
    <w:rsid w:val="009A3768"/>
    <w:rsid w:val="009A463D"/>
    <w:rsid w:val="009A4BB7"/>
    <w:rsid w:val="009B0360"/>
    <w:rsid w:val="009B0F2F"/>
    <w:rsid w:val="009B1F9C"/>
    <w:rsid w:val="009B2AF5"/>
    <w:rsid w:val="009B4058"/>
    <w:rsid w:val="009C0373"/>
    <w:rsid w:val="009C08A3"/>
    <w:rsid w:val="009C1490"/>
    <w:rsid w:val="009C1D22"/>
    <w:rsid w:val="009C318E"/>
    <w:rsid w:val="009C354A"/>
    <w:rsid w:val="009C3883"/>
    <w:rsid w:val="009C4B29"/>
    <w:rsid w:val="009C4FC7"/>
    <w:rsid w:val="009C6F0C"/>
    <w:rsid w:val="009D0138"/>
    <w:rsid w:val="009D0E85"/>
    <w:rsid w:val="009D3CE6"/>
    <w:rsid w:val="009D455F"/>
    <w:rsid w:val="009D788A"/>
    <w:rsid w:val="009E2167"/>
    <w:rsid w:val="009E29BD"/>
    <w:rsid w:val="009E301F"/>
    <w:rsid w:val="009E398D"/>
    <w:rsid w:val="009E51E6"/>
    <w:rsid w:val="009E5A40"/>
    <w:rsid w:val="009E6463"/>
    <w:rsid w:val="009E7DDD"/>
    <w:rsid w:val="009E7F93"/>
    <w:rsid w:val="009F080D"/>
    <w:rsid w:val="009F2040"/>
    <w:rsid w:val="009F294A"/>
    <w:rsid w:val="009F2B95"/>
    <w:rsid w:val="009F417B"/>
    <w:rsid w:val="009F483C"/>
    <w:rsid w:val="009F4D3E"/>
    <w:rsid w:val="009F4F8E"/>
    <w:rsid w:val="009F6AD1"/>
    <w:rsid w:val="009F7A4C"/>
    <w:rsid w:val="00A00B73"/>
    <w:rsid w:val="00A00C46"/>
    <w:rsid w:val="00A00E68"/>
    <w:rsid w:val="00A00EE9"/>
    <w:rsid w:val="00A01385"/>
    <w:rsid w:val="00A01E42"/>
    <w:rsid w:val="00A01FA8"/>
    <w:rsid w:val="00A04826"/>
    <w:rsid w:val="00A04F05"/>
    <w:rsid w:val="00A05A89"/>
    <w:rsid w:val="00A116A0"/>
    <w:rsid w:val="00A11DB1"/>
    <w:rsid w:val="00A11FFE"/>
    <w:rsid w:val="00A15206"/>
    <w:rsid w:val="00A1622A"/>
    <w:rsid w:val="00A17C1F"/>
    <w:rsid w:val="00A22824"/>
    <w:rsid w:val="00A2618A"/>
    <w:rsid w:val="00A263DF"/>
    <w:rsid w:val="00A30344"/>
    <w:rsid w:val="00A36E62"/>
    <w:rsid w:val="00A370F7"/>
    <w:rsid w:val="00A37485"/>
    <w:rsid w:val="00A417D6"/>
    <w:rsid w:val="00A4272B"/>
    <w:rsid w:val="00A429FA"/>
    <w:rsid w:val="00A43521"/>
    <w:rsid w:val="00A43FA7"/>
    <w:rsid w:val="00A44B78"/>
    <w:rsid w:val="00A47172"/>
    <w:rsid w:val="00A52578"/>
    <w:rsid w:val="00A529B6"/>
    <w:rsid w:val="00A541BB"/>
    <w:rsid w:val="00A577FF"/>
    <w:rsid w:val="00A57F60"/>
    <w:rsid w:val="00A61E00"/>
    <w:rsid w:val="00A65008"/>
    <w:rsid w:val="00A667C9"/>
    <w:rsid w:val="00A70383"/>
    <w:rsid w:val="00A704A1"/>
    <w:rsid w:val="00A720F5"/>
    <w:rsid w:val="00A72B22"/>
    <w:rsid w:val="00A73291"/>
    <w:rsid w:val="00A7346E"/>
    <w:rsid w:val="00A74512"/>
    <w:rsid w:val="00A764C4"/>
    <w:rsid w:val="00A81507"/>
    <w:rsid w:val="00A81BFE"/>
    <w:rsid w:val="00A81DF5"/>
    <w:rsid w:val="00A81F61"/>
    <w:rsid w:val="00A84492"/>
    <w:rsid w:val="00A87192"/>
    <w:rsid w:val="00A87F96"/>
    <w:rsid w:val="00A906D5"/>
    <w:rsid w:val="00A93E00"/>
    <w:rsid w:val="00A95C67"/>
    <w:rsid w:val="00A96446"/>
    <w:rsid w:val="00AA0750"/>
    <w:rsid w:val="00AA44BE"/>
    <w:rsid w:val="00AB04A4"/>
    <w:rsid w:val="00AB38EF"/>
    <w:rsid w:val="00AB4A30"/>
    <w:rsid w:val="00AB4F44"/>
    <w:rsid w:val="00AB5B6D"/>
    <w:rsid w:val="00AB6031"/>
    <w:rsid w:val="00AB64AC"/>
    <w:rsid w:val="00AC1B04"/>
    <w:rsid w:val="00AC26FA"/>
    <w:rsid w:val="00AC3F2C"/>
    <w:rsid w:val="00AD00B7"/>
    <w:rsid w:val="00AD0F73"/>
    <w:rsid w:val="00AD1D6D"/>
    <w:rsid w:val="00AD2F8B"/>
    <w:rsid w:val="00AD47C5"/>
    <w:rsid w:val="00AD5E6D"/>
    <w:rsid w:val="00AD7874"/>
    <w:rsid w:val="00AD7C30"/>
    <w:rsid w:val="00AE0BBB"/>
    <w:rsid w:val="00AE1AE8"/>
    <w:rsid w:val="00AE1E35"/>
    <w:rsid w:val="00AE4506"/>
    <w:rsid w:val="00AE4DB4"/>
    <w:rsid w:val="00AE4E77"/>
    <w:rsid w:val="00AE627C"/>
    <w:rsid w:val="00AE6B8E"/>
    <w:rsid w:val="00AF1579"/>
    <w:rsid w:val="00AF330E"/>
    <w:rsid w:val="00AF39F7"/>
    <w:rsid w:val="00AF60A6"/>
    <w:rsid w:val="00AF7030"/>
    <w:rsid w:val="00B0026F"/>
    <w:rsid w:val="00B00627"/>
    <w:rsid w:val="00B0113D"/>
    <w:rsid w:val="00B02053"/>
    <w:rsid w:val="00B037D4"/>
    <w:rsid w:val="00B05B1A"/>
    <w:rsid w:val="00B06530"/>
    <w:rsid w:val="00B06FF0"/>
    <w:rsid w:val="00B07831"/>
    <w:rsid w:val="00B112A7"/>
    <w:rsid w:val="00B11F7D"/>
    <w:rsid w:val="00B12253"/>
    <w:rsid w:val="00B1275E"/>
    <w:rsid w:val="00B12AE5"/>
    <w:rsid w:val="00B134D0"/>
    <w:rsid w:val="00B13545"/>
    <w:rsid w:val="00B16363"/>
    <w:rsid w:val="00B20EFD"/>
    <w:rsid w:val="00B2416A"/>
    <w:rsid w:val="00B242A7"/>
    <w:rsid w:val="00B26028"/>
    <w:rsid w:val="00B260BA"/>
    <w:rsid w:val="00B26F0C"/>
    <w:rsid w:val="00B3106A"/>
    <w:rsid w:val="00B31EE4"/>
    <w:rsid w:val="00B321C5"/>
    <w:rsid w:val="00B33673"/>
    <w:rsid w:val="00B33E44"/>
    <w:rsid w:val="00B34F80"/>
    <w:rsid w:val="00B36381"/>
    <w:rsid w:val="00B3710F"/>
    <w:rsid w:val="00B41190"/>
    <w:rsid w:val="00B4125F"/>
    <w:rsid w:val="00B42969"/>
    <w:rsid w:val="00B44E06"/>
    <w:rsid w:val="00B450F4"/>
    <w:rsid w:val="00B52301"/>
    <w:rsid w:val="00B56D8F"/>
    <w:rsid w:val="00B57565"/>
    <w:rsid w:val="00B6023C"/>
    <w:rsid w:val="00B6177B"/>
    <w:rsid w:val="00B61AB2"/>
    <w:rsid w:val="00B62C34"/>
    <w:rsid w:val="00B65DA3"/>
    <w:rsid w:val="00B70702"/>
    <w:rsid w:val="00B75238"/>
    <w:rsid w:val="00B759AC"/>
    <w:rsid w:val="00B75B11"/>
    <w:rsid w:val="00B807C5"/>
    <w:rsid w:val="00B81BD1"/>
    <w:rsid w:val="00B81F69"/>
    <w:rsid w:val="00B83351"/>
    <w:rsid w:val="00B83EA4"/>
    <w:rsid w:val="00B840FB"/>
    <w:rsid w:val="00B85336"/>
    <w:rsid w:val="00B874F5"/>
    <w:rsid w:val="00B8750F"/>
    <w:rsid w:val="00B878ED"/>
    <w:rsid w:val="00B9039B"/>
    <w:rsid w:val="00B90407"/>
    <w:rsid w:val="00B9407D"/>
    <w:rsid w:val="00B95B14"/>
    <w:rsid w:val="00B967F8"/>
    <w:rsid w:val="00B97CF4"/>
    <w:rsid w:val="00BA265D"/>
    <w:rsid w:val="00BA282A"/>
    <w:rsid w:val="00BA42D6"/>
    <w:rsid w:val="00BA4863"/>
    <w:rsid w:val="00BA49CB"/>
    <w:rsid w:val="00BA5CE2"/>
    <w:rsid w:val="00BA74BC"/>
    <w:rsid w:val="00BB0BF6"/>
    <w:rsid w:val="00BB2CF4"/>
    <w:rsid w:val="00BB5597"/>
    <w:rsid w:val="00BB6EE3"/>
    <w:rsid w:val="00BB7A07"/>
    <w:rsid w:val="00BB7A08"/>
    <w:rsid w:val="00BC16BE"/>
    <w:rsid w:val="00BC2D83"/>
    <w:rsid w:val="00BC4224"/>
    <w:rsid w:val="00BC4719"/>
    <w:rsid w:val="00BC493C"/>
    <w:rsid w:val="00BC548E"/>
    <w:rsid w:val="00BC5948"/>
    <w:rsid w:val="00BC6470"/>
    <w:rsid w:val="00BC7343"/>
    <w:rsid w:val="00BD0995"/>
    <w:rsid w:val="00BD2142"/>
    <w:rsid w:val="00BD330B"/>
    <w:rsid w:val="00BD5B21"/>
    <w:rsid w:val="00BD64D7"/>
    <w:rsid w:val="00BD7474"/>
    <w:rsid w:val="00BD7573"/>
    <w:rsid w:val="00BD7982"/>
    <w:rsid w:val="00BD7CAB"/>
    <w:rsid w:val="00BD7D7B"/>
    <w:rsid w:val="00BE16DE"/>
    <w:rsid w:val="00BE1CB7"/>
    <w:rsid w:val="00BE2C5F"/>
    <w:rsid w:val="00BE3BA8"/>
    <w:rsid w:val="00BE48F6"/>
    <w:rsid w:val="00BE6CF8"/>
    <w:rsid w:val="00BF0387"/>
    <w:rsid w:val="00BF1A61"/>
    <w:rsid w:val="00BF2885"/>
    <w:rsid w:val="00BF3804"/>
    <w:rsid w:val="00BF3CB0"/>
    <w:rsid w:val="00C034C9"/>
    <w:rsid w:val="00C045AC"/>
    <w:rsid w:val="00C04672"/>
    <w:rsid w:val="00C0575F"/>
    <w:rsid w:val="00C078E1"/>
    <w:rsid w:val="00C11054"/>
    <w:rsid w:val="00C11D17"/>
    <w:rsid w:val="00C12698"/>
    <w:rsid w:val="00C1752C"/>
    <w:rsid w:val="00C20510"/>
    <w:rsid w:val="00C224EA"/>
    <w:rsid w:val="00C243BC"/>
    <w:rsid w:val="00C24BFC"/>
    <w:rsid w:val="00C25C62"/>
    <w:rsid w:val="00C26316"/>
    <w:rsid w:val="00C3160B"/>
    <w:rsid w:val="00C32F50"/>
    <w:rsid w:val="00C33D50"/>
    <w:rsid w:val="00C348B0"/>
    <w:rsid w:val="00C401F7"/>
    <w:rsid w:val="00C41CF5"/>
    <w:rsid w:val="00C424B9"/>
    <w:rsid w:val="00C43B60"/>
    <w:rsid w:val="00C45633"/>
    <w:rsid w:val="00C45B36"/>
    <w:rsid w:val="00C46D8E"/>
    <w:rsid w:val="00C47668"/>
    <w:rsid w:val="00C47CA4"/>
    <w:rsid w:val="00C50E77"/>
    <w:rsid w:val="00C52376"/>
    <w:rsid w:val="00C5366B"/>
    <w:rsid w:val="00C53CDA"/>
    <w:rsid w:val="00C54114"/>
    <w:rsid w:val="00C54A9D"/>
    <w:rsid w:val="00C571EC"/>
    <w:rsid w:val="00C601E2"/>
    <w:rsid w:val="00C60AB4"/>
    <w:rsid w:val="00C61B40"/>
    <w:rsid w:val="00C61E3B"/>
    <w:rsid w:val="00C620B8"/>
    <w:rsid w:val="00C63286"/>
    <w:rsid w:val="00C63E45"/>
    <w:rsid w:val="00C655C2"/>
    <w:rsid w:val="00C66A59"/>
    <w:rsid w:val="00C66AA8"/>
    <w:rsid w:val="00C71C64"/>
    <w:rsid w:val="00C7357C"/>
    <w:rsid w:val="00C73BD6"/>
    <w:rsid w:val="00C73C6C"/>
    <w:rsid w:val="00C755FD"/>
    <w:rsid w:val="00C758DE"/>
    <w:rsid w:val="00C827CD"/>
    <w:rsid w:val="00C84116"/>
    <w:rsid w:val="00C8413D"/>
    <w:rsid w:val="00C86F34"/>
    <w:rsid w:val="00C87592"/>
    <w:rsid w:val="00C90001"/>
    <w:rsid w:val="00C910D0"/>
    <w:rsid w:val="00C92E34"/>
    <w:rsid w:val="00C930D1"/>
    <w:rsid w:val="00C94EDD"/>
    <w:rsid w:val="00C96759"/>
    <w:rsid w:val="00CA15F8"/>
    <w:rsid w:val="00CA17C7"/>
    <w:rsid w:val="00CA3446"/>
    <w:rsid w:val="00CA3B2B"/>
    <w:rsid w:val="00CA71AF"/>
    <w:rsid w:val="00CB16B2"/>
    <w:rsid w:val="00CB27A5"/>
    <w:rsid w:val="00CB39BF"/>
    <w:rsid w:val="00CB3B61"/>
    <w:rsid w:val="00CB6B77"/>
    <w:rsid w:val="00CB7696"/>
    <w:rsid w:val="00CC1237"/>
    <w:rsid w:val="00CC2872"/>
    <w:rsid w:val="00CC2E3D"/>
    <w:rsid w:val="00CC322D"/>
    <w:rsid w:val="00CC390B"/>
    <w:rsid w:val="00CC5A23"/>
    <w:rsid w:val="00CC5F18"/>
    <w:rsid w:val="00CC6773"/>
    <w:rsid w:val="00CC76C1"/>
    <w:rsid w:val="00CC7DC7"/>
    <w:rsid w:val="00CD2355"/>
    <w:rsid w:val="00CD2B0C"/>
    <w:rsid w:val="00CD427F"/>
    <w:rsid w:val="00CD5479"/>
    <w:rsid w:val="00CD5FAC"/>
    <w:rsid w:val="00CD64D3"/>
    <w:rsid w:val="00CD6D02"/>
    <w:rsid w:val="00CD7F48"/>
    <w:rsid w:val="00CE17E2"/>
    <w:rsid w:val="00CE2C48"/>
    <w:rsid w:val="00CE2CEE"/>
    <w:rsid w:val="00CE4DAE"/>
    <w:rsid w:val="00CE7770"/>
    <w:rsid w:val="00CF09C5"/>
    <w:rsid w:val="00CF233B"/>
    <w:rsid w:val="00CF28E7"/>
    <w:rsid w:val="00CF42E7"/>
    <w:rsid w:val="00CF6504"/>
    <w:rsid w:val="00CF741C"/>
    <w:rsid w:val="00CF7A28"/>
    <w:rsid w:val="00D00C80"/>
    <w:rsid w:val="00D024E7"/>
    <w:rsid w:val="00D05015"/>
    <w:rsid w:val="00D063DC"/>
    <w:rsid w:val="00D06755"/>
    <w:rsid w:val="00D07DAA"/>
    <w:rsid w:val="00D12805"/>
    <w:rsid w:val="00D15731"/>
    <w:rsid w:val="00D1622E"/>
    <w:rsid w:val="00D2014C"/>
    <w:rsid w:val="00D20A1E"/>
    <w:rsid w:val="00D2251E"/>
    <w:rsid w:val="00D232F4"/>
    <w:rsid w:val="00D2376A"/>
    <w:rsid w:val="00D239A5"/>
    <w:rsid w:val="00D23AD1"/>
    <w:rsid w:val="00D23BF6"/>
    <w:rsid w:val="00D26A57"/>
    <w:rsid w:val="00D3123D"/>
    <w:rsid w:val="00D32377"/>
    <w:rsid w:val="00D33663"/>
    <w:rsid w:val="00D4083A"/>
    <w:rsid w:val="00D42B0C"/>
    <w:rsid w:val="00D43785"/>
    <w:rsid w:val="00D440A8"/>
    <w:rsid w:val="00D458A4"/>
    <w:rsid w:val="00D47574"/>
    <w:rsid w:val="00D5580D"/>
    <w:rsid w:val="00D55C6C"/>
    <w:rsid w:val="00D60004"/>
    <w:rsid w:val="00D60008"/>
    <w:rsid w:val="00D6204D"/>
    <w:rsid w:val="00D72028"/>
    <w:rsid w:val="00D739D6"/>
    <w:rsid w:val="00D73C9C"/>
    <w:rsid w:val="00D755A0"/>
    <w:rsid w:val="00D755BA"/>
    <w:rsid w:val="00D7589E"/>
    <w:rsid w:val="00D75903"/>
    <w:rsid w:val="00D77B39"/>
    <w:rsid w:val="00D77F98"/>
    <w:rsid w:val="00D83B22"/>
    <w:rsid w:val="00D852CA"/>
    <w:rsid w:val="00D863C9"/>
    <w:rsid w:val="00D86CB3"/>
    <w:rsid w:val="00D92EF4"/>
    <w:rsid w:val="00D97D12"/>
    <w:rsid w:val="00DA297D"/>
    <w:rsid w:val="00DA64FC"/>
    <w:rsid w:val="00DB0256"/>
    <w:rsid w:val="00DB1DA0"/>
    <w:rsid w:val="00DB3862"/>
    <w:rsid w:val="00DB562B"/>
    <w:rsid w:val="00DC0922"/>
    <w:rsid w:val="00DC15E3"/>
    <w:rsid w:val="00DC1C47"/>
    <w:rsid w:val="00DC26BF"/>
    <w:rsid w:val="00DC2A14"/>
    <w:rsid w:val="00DC3A1B"/>
    <w:rsid w:val="00DC527B"/>
    <w:rsid w:val="00DC5C35"/>
    <w:rsid w:val="00DC63B6"/>
    <w:rsid w:val="00DC72A3"/>
    <w:rsid w:val="00DD126D"/>
    <w:rsid w:val="00DD12DB"/>
    <w:rsid w:val="00DD1FEC"/>
    <w:rsid w:val="00DD2103"/>
    <w:rsid w:val="00DD2418"/>
    <w:rsid w:val="00DD2E22"/>
    <w:rsid w:val="00DD4D21"/>
    <w:rsid w:val="00DD6FF0"/>
    <w:rsid w:val="00DD77D6"/>
    <w:rsid w:val="00DD79FB"/>
    <w:rsid w:val="00DE0EA4"/>
    <w:rsid w:val="00DE1B67"/>
    <w:rsid w:val="00DE1B94"/>
    <w:rsid w:val="00DE1F77"/>
    <w:rsid w:val="00DE2189"/>
    <w:rsid w:val="00DE2430"/>
    <w:rsid w:val="00DE5404"/>
    <w:rsid w:val="00DE63C8"/>
    <w:rsid w:val="00DE63E6"/>
    <w:rsid w:val="00DE6F4B"/>
    <w:rsid w:val="00DE7044"/>
    <w:rsid w:val="00DF0176"/>
    <w:rsid w:val="00DF1012"/>
    <w:rsid w:val="00DF11A3"/>
    <w:rsid w:val="00DF4586"/>
    <w:rsid w:val="00DF739B"/>
    <w:rsid w:val="00DF7C8A"/>
    <w:rsid w:val="00DF7EEF"/>
    <w:rsid w:val="00E00318"/>
    <w:rsid w:val="00E00DB4"/>
    <w:rsid w:val="00E02BBF"/>
    <w:rsid w:val="00E05FCC"/>
    <w:rsid w:val="00E0615C"/>
    <w:rsid w:val="00E06437"/>
    <w:rsid w:val="00E0666A"/>
    <w:rsid w:val="00E075FA"/>
    <w:rsid w:val="00E12220"/>
    <w:rsid w:val="00E14199"/>
    <w:rsid w:val="00E14715"/>
    <w:rsid w:val="00E15D31"/>
    <w:rsid w:val="00E166BC"/>
    <w:rsid w:val="00E16ED5"/>
    <w:rsid w:val="00E203F0"/>
    <w:rsid w:val="00E22C5B"/>
    <w:rsid w:val="00E24B6E"/>
    <w:rsid w:val="00E2585E"/>
    <w:rsid w:val="00E260D7"/>
    <w:rsid w:val="00E318B8"/>
    <w:rsid w:val="00E33515"/>
    <w:rsid w:val="00E33E40"/>
    <w:rsid w:val="00E34649"/>
    <w:rsid w:val="00E34B22"/>
    <w:rsid w:val="00E412B5"/>
    <w:rsid w:val="00E4188D"/>
    <w:rsid w:val="00E42BD9"/>
    <w:rsid w:val="00E43F27"/>
    <w:rsid w:val="00E45037"/>
    <w:rsid w:val="00E46320"/>
    <w:rsid w:val="00E46496"/>
    <w:rsid w:val="00E46E77"/>
    <w:rsid w:val="00E513CC"/>
    <w:rsid w:val="00E5443D"/>
    <w:rsid w:val="00E54B79"/>
    <w:rsid w:val="00E5515B"/>
    <w:rsid w:val="00E579F4"/>
    <w:rsid w:val="00E6052D"/>
    <w:rsid w:val="00E6053A"/>
    <w:rsid w:val="00E60822"/>
    <w:rsid w:val="00E60FA4"/>
    <w:rsid w:val="00E61884"/>
    <w:rsid w:val="00E64099"/>
    <w:rsid w:val="00E641E8"/>
    <w:rsid w:val="00E6468A"/>
    <w:rsid w:val="00E65C53"/>
    <w:rsid w:val="00E669AA"/>
    <w:rsid w:val="00E67AA9"/>
    <w:rsid w:val="00E7150C"/>
    <w:rsid w:val="00E72961"/>
    <w:rsid w:val="00E73511"/>
    <w:rsid w:val="00E82D1A"/>
    <w:rsid w:val="00E864B0"/>
    <w:rsid w:val="00E87046"/>
    <w:rsid w:val="00E92C2C"/>
    <w:rsid w:val="00E93032"/>
    <w:rsid w:val="00E93297"/>
    <w:rsid w:val="00E946D4"/>
    <w:rsid w:val="00E95ECD"/>
    <w:rsid w:val="00EA163F"/>
    <w:rsid w:val="00EA2882"/>
    <w:rsid w:val="00EA4897"/>
    <w:rsid w:val="00EA6437"/>
    <w:rsid w:val="00EA6A3F"/>
    <w:rsid w:val="00EB101B"/>
    <w:rsid w:val="00EB362B"/>
    <w:rsid w:val="00EB3C47"/>
    <w:rsid w:val="00EB52C7"/>
    <w:rsid w:val="00EB64E7"/>
    <w:rsid w:val="00EC0177"/>
    <w:rsid w:val="00EC2158"/>
    <w:rsid w:val="00EC2425"/>
    <w:rsid w:val="00EC4326"/>
    <w:rsid w:val="00EC4833"/>
    <w:rsid w:val="00EC4EC2"/>
    <w:rsid w:val="00EC676E"/>
    <w:rsid w:val="00EC6FB0"/>
    <w:rsid w:val="00ED05D6"/>
    <w:rsid w:val="00ED107F"/>
    <w:rsid w:val="00ED1CF9"/>
    <w:rsid w:val="00ED3C09"/>
    <w:rsid w:val="00ED4249"/>
    <w:rsid w:val="00ED6EF7"/>
    <w:rsid w:val="00ED7027"/>
    <w:rsid w:val="00ED7E77"/>
    <w:rsid w:val="00EE0307"/>
    <w:rsid w:val="00EE20F2"/>
    <w:rsid w:val="00EE292D"/>
    <w:rsid w:val="00EE52BE"/>
    <w:rsid w:val="00EF04B4"/>
    <w:rsid w:val="00EF2089"/>
    <w:rsid w:val="00EF2CA8"/>
    <w:rsid w:val="00EF3F2B"/>
    <w:rsid w:val="00EF6069"/>
    <w:rsid w:val="00EF65F2"/>
    <w:rsid w:val="00EF6B32"/>
    <w:rsid w:val="00F000ED"/>
    <w:rsid w:val="00F009F3"/>
    <w:rsid w:val="00F02C44"/>
    <w:rsid w:val="00F03B4E"/>
    <w:rsid w:val="00F06002"/>
    <w:rsid w:val="00F06809"/>
    <w:rsid w:val="00F07E1D"/>
    <w:rsid w:val="00F1012E"/>
    <w:rsid w:val="00F11CC0"/>
    <w:rsid w:val="00F120A9"/>
    <w:rsid w:val="00F12E38"/>
    <w:rsid w:val="00F133CB"/>
    <w:rsid w:val="00F15ACC"/>
    <w:rsid w:val="00F20B47"/>
    <w:rsid w:val="00F21EB9"/>
    <w:rsid w:val="00F226D3"/>
    <w:rsid w:val="00F22E32"/>
    <w:rsid w:val="00F24F91"/>
    <w:rsid w:val="00F25B7C"/>
    <w:rsid w:val="00F26A9D"/>
    <w:rsid w:val="00F26B4F"/>
    <w:rsid w:val="00F307C2"/>
    <w:rsid w:val="00F32FE5"/>
    <w:rsid w:val="00F343F3"/>
    <w:rsid w:val="00F34E91"/>
    <w:rsid w:val="00F401EF"/>
    <w:rsid w:val="00F4241F"/>
    <w:rsid w:val="00F43DC9"/>
    <w:rsid w:val="00F46EA7"/>
    <w:rsid w:val="00F470D8"/>
    <w:rsid w:val="00F50677"/>
    <w:rsid w:val="00F50782"/>
    <w:rsid w:val="00F5532D"/>
    <w:rsid w:val="00F56388"/>
    <w:rsid w:val="00F567F0"/>
    <w:rsid w:val="00F60450"/>
    <w:rsid w:val="00F606FC"/>
    <w:rsid w:val="00F62872"/>
    <w:rsid w:val="00F62D6B"/>
    <w:rsid w:val="00F62E11"/>
    <w:rsid w:val="00F63CD6"/>
    <w:rsid w:val="00F63E98"/>
    <w:rsid w:val="00F64485"/>
    <w:rsid w:val="00F6563E"/>
    <w:rsid w:val="00F65E94"/>
    <w:rsid w:val="00F6622C"/>
    <w:rsid w:val="00F72890"/>
    <w:rsid w:val="00F73048"/>
    <w:rsid w:val="00F73B6C"/>
    <w:rsid w:val="00F74909"/>
    <w:rsid w:val="00F768FC"/>
    <w:rsid w:val="00F82A6C"/>
    <w:rsid w:val="00F83A56"/>
    <w:rsid w:val="00F843FB"/>
    <w:rsid w:val="00F84680"/>
    <w:rsid w:val="00F84B0D"/>
    <w:rsid w:val="00F84FB6"/>
    <w:rsid w:val="00F90C35"/>
    <w:rsid w:val="00F90D77"/>
    <w:rsid w:val="00F953A0"/>
    <w:rsid w:val="00F95571"/>
    <w:rsid w:val="00F96236"/>
    <w:rsid w:val="00F96391"/>
    <w:rsid w:val="00F9668B"/>
    <w:rsid w:val="00F96E1D"/>
    <w:rsid w:val="00F970E7"/>
    <w:rsid w:val="00FA08E0"/>
    <w:rsid w:val="00FA1E97"/>
    <w:rsid w:val="00FA2080"/>
    <w:rsid w:val="00FA2C68"/>
    <w:rsid w:val="00FA3266"/>
    <w:rsid w:val="00FA3AF2"/>
    <w:rsid w:val="00FA4A26"/>
    <w:rsid w:val="00FA4BF5"/>
    <w:rsid w:val="00FA52AC"/>
    <w:rsid w:val="00FA7433"/>
    <w:rsid w:val="00FA7F79"/>
    <w:rsid w:val="00FA7FDF"/>
    <w:rsid w:val="00FB013C"/>
    <w:rsid w:val="00FB24FE"/>
    <w:rsid w:val="00FB275A"/>
    <w:rsid w:val="00FB2FB0"/>
    <w:rsid w:val="00FB5169"/>
    <w:rsid w:val="00FB52BB"/>
    <w:rsid w:val="00FB6D09"/>
    <w:rsid w:val="00FB75E0"/>
    <w:rsid w:val="00FB7D3E"/>
    <w:rsid w:val="00FC35B6"/>
    <w:rsid w:val="00FC476E"/>
    <w:rsid w:val="00FC5CE8"/>
    <w:rsid w:val="00FC6362"/>
    <w:rsid w:val="00FD0970"/>
    <w:rsid w:val="00FD1C41"/>
    <w:rsid w:val="00FD3A97"/>
    <w:rsid w:val="00FD4474"/>
    <w:rsid w:val="00FD5B97"/>
    <w:rsid w:val="00FE0479"/>
    <w:rsid w:val="00FE1F33"/>
    <w:rsid w:val="00FE28F4"/>
    <w:rsid w:val="00FE6ED9"/>
    <w:rsid w:val="00FE7E03"/>
    <w:rsid w:val="00FF1EF4"/>
    <w:rsid w:val="00FF2145"/>
    <w:rsid w:val="00FF2170"/>
    <w:rsid w:val="00FF29CF"/>
    <w:rsid w:val="00FF2F35"/>
    <w:rsid w:val="00FF4B31"/>
    <w:rsid w:val="00FF5E80"/>
    <w:rsid w:val="00FF6D40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21"/>
    <o:shapelayout v:ext="edit">
      <o:idmap v:ext="edit" data="1"/>
    </o:shapelayout>
  </w:shapeDefaults>
  <w:decimalSymbol w:val=","/>
  <w:listSeparator w:val=";"/>
  <w14:docId w14:val="791538C1"/>
  <w15:docId w15:val="{2B1123DE-B8B2-419C-8A6D-11E038B73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26028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1E0575"/>
    <w:pPr>
      <w:tabs>
        <w:tab w:val="center" w:pos="4536"/>
        <w:tab w:val="right" w:pos="9072"/>
      </w:tabs>
    </w:pPr>
  </w:style>
  <w:style w:type="character" w:styleId="Hiperpovezava">
    <w:name w:val="Hyperlink"/>
    <w:uiPriority w:val="99"/>
    <w:rsid w:val="00D5580D"/>
    <w:rPr>
      <w:color w:val="0000FF"/>
      <w:u w:val="single"/>
    </w:rPr>
  </w:style>
  <w:style w:type="paragraph" w:customStyle="1" w:styleId="ZnakZnak1">
    <w:name w:val="Znak Znak1"/>
    <w:basedOn w:val="Navaden"/>
    <w:semiHidden/>
    <w:rsid w:val="002C1CE0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Navadensplet">
    <w:name w:val="Normal (Web)"/>
    <w:basedOn w:val="Navaden"/>
    <w:rsid w:val="002A2FA2"/>
    <w:pPr>
      <w:spacing w:after="210"/>
    </w:pPr>
    <w:rPr>
      <w:rFonts w:ascii="Times New Roman" w:hAnsi="Times New Roman" w:cs="Times New Roman"/>
      <w:color w:val="333333"/>
      <w:sz w:val="18"/>
      <w:szCs w:val="18"/>
    </w:rPr>
  </w:style>
  <w:style w:type="paragraph" w:customStyle="1" w:styleId="p">
    <w:name w:val="p"/>
    <w:basedOn w:val="Navaden"/>
    <w:rsid w:val="00DE1F77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F15EE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F15EE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F15EE"/>
    <w:rPr>
      <w:rFonts w:ascii="Arial" w:hAnsi="Arial" w:cs="Arial"/>
      <w:b/>
      <w:bCs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15E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15EE"/>
    <w:rPr>
      <w:rFonts w:ascii="Tahoma" w:hAnsi="Tahoma" w:cs="Tahoma"/>
      <w:sz w:val="16"/>
      <w:szCs w:val="16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2965E5"/>
    <w:pPr>
      <w:ind w:left="720"/>
      <w:contextualSpacing/>
    </w:pPr>
  </w:style>
  <w:style w:type="paragraph" w:customStyle="1" w:styleId="Telobesedila21">
    <w:name w:val="Telo besedila 21"/>
    <w:basedOn w:val="Navaden"/>
    <w:rsid w:val="001F4165"/>
    <w:pPr>
      <w:jc w:val="both"/>
    </w:pPr>
    <w:rPr>
      <w:rFonts w:ascii="Times New Roman" w:hAnsi="Times New Roman" w:cs="Times New Roman"/>
      <w:sz w:val="22"/>
      <w:szCs w:val="20"/>
      <w:lang w:val="en-GB"/>
    </w:rPr>
  </w:style>
  <w:style w:type="paragraph" w:customStyle="1" w:styleId="body">
    <w:name w:val="body"/>
    <w:basedOn w:val="Navaden"/>
    <w:link w:val="bodyZnak"/>
    <w:rsid w:val="001F4165"/>
    <w:pPr>
      <w:spacing w:before="80" w:line="260" w:lineRule="exact"/>
      <w:jc w:val="both"/>
    </w:pPr>
    <w:rPr>
      <w:rFonts w:cs="Times New Roman"/>
      <w:sz w:val="22"/>
    </w:rPr>
  </w:style>
  <w:style w:type="character" w:customStyle="1" w:styleId="bodyZnak">
    <w:name w:val="body Znak"/>
    <w:basedOn w:val="Privzetapisavaodstavka"/>
    <w:link w:val="body"/>
    <w:rsid w:val="001F4165"/>
    <w:rPr>
      <w:rFonts w:ascii="Arial" w:hAnsi="Arial"/>
      <w:sz w:val="22"/>
      <w:szCs w:val="24"/>
    </w:rPr>
  </w:style>
  <w:style w:type="character" w:customStyle="1" w:styleId="NogaZnak">
    <w:name w:val="Noga Znak"/>
    <w:basedOn w:val="Privzetapisavaodstavka"/>
    <w:link w:val="Noga"/>
    <w:rsid w:val="00E15D31"/>
    <w:rPr>
      <w:rFonts w:ascii="Arial" w:hAnsi="Arial" w:cs="Arial"/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E15D31"/>
    <w:rPr>
      <w:rFonts w:ascii="Arial" w:hAnsi="Arial" w:cs="Arial"/>
      <w:sz w:val="24"/>
      <w:szCs w:val="24"/>
    </w:rPr>
  </w:style>
  <w:style w:type="paragraph" w:customStyle="1" w:styleId="alineja">
    <w:name w:val="alineja"/>
    <w:basedOn w:val="Navaden"/>
    <w:qFormat/>
    <w:rsid w:val="00023297"/>
    <w:pPr>
      <w:numPr>
        <w:numId w:val="9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023297"/>
    <w:rPr>
      <w:rFonts w:ascii="Arial"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A05A89"/>
    <w:rPr>
      <w:color w:val="800080" w:themeColor="followedHyperlink"/>
      <w:u w:val="single"/>
    </w:rPr>
  </w:style>
  <w:style w:type="paragraph" w:styleId="Revizija">
    <w:name w:val="Revision"/>
    <w:hidden/>
    <w:uiPriority w:val="99"/>
    <w:semiHidden/>
    <w:rsid w:val="004F45C6"/>
    <w:rPr>
      <w:rFonts w:ascii="Arial" w:hAnsi="Arial" w:cs="Arial"/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4510A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E459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E459B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6E459B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580A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9E29BD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293DEB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293DEB"/>
    <w:rPr>
      <w:rFonts w:ascii="Arial" w:hAnsi="Arial" w:cs="Arial"/>
    </w:rPr>
  </w:style>
  <w:style w:type="character" w:styleId="Konnaopomba-sklic">
    <w:name w:val="endnote reference"/>
    <w:basedOn w:val="Privzetapisavaodstavka"/>
    <w:uiPriority w:val="99"/>
    <w:semiHidden/>
    <w:unhideWhenUsed/>
    <w:rsid w:val="00293DEB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2F3562"/>
    <w:rPr>
      <w:rFonts w:ascii="Arial" w:hAnsi="Arial" w:cs="Arial"/>
      <w:b/>
      <w:smallCaps/>
      <w:kern w:val="28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4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zdravniki@zzzs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dravniki@zzzs.s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narocanje.s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AB8F-0C77-49D7-A21C-94F51B042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4</TotalTime>
  <Pages>5</Pages>
  <Words>1544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10795</CharactersWithSpaces>
  <SharedDoc>false</SharedDoc>
  <HLinks>
    <vt:vector size="66" baseType="variant">
      <vt:variant>
        <vt:i4>786519</vt:i4>
      </vt:variant>
      <vt:variant>
        <vt:i4>57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458844</vt:i4>
      </vt:variant>
      <vt:variant>
        <vt:i4>54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786519</vt:i4>
      </vt:variant>
      <vt:variant>
        <vt:i4>51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1769528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_Toc342990014</vt:lpwstr>
      </vt:variant>
      <vt:variant>
        <vt:i4>1769528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_Toc342990013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_Toc342990012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_Toc342990011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_Toc342990010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_Toc342990009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_Toc342990008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_Toc342990007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Gost</dc:creator>
  <cp:lastModifiedBy>Miha Pečečnik</cp:lastModifiedBy>
  <cp:revision>3</cp:revision>
  <cp:lastPrinted>2024-08-28T12:10:00Z</cp:lastPrinted>
  <dcterms:created xsi:type="dcterms:W3CDTF">2026-01-16T10:51:00Z</dcterms:created>
  <dcterms:modified xsi:type="dcterms:W3CDTF">2026-01-16T12:55:00Z</dcterms:modified>
</cp:coreProperties>
</file>